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23D6684E" w:rsidR="004F0988" w:rsidRPr="004A64F4" w:rsidRDefault="004F0988" w:rsidP="00DD15A6">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r w:rsidR="00DD15A6">
              <w:rPr>
                <w:rFonts w:hint="eastAsia"/>
                <w:lang w:eastAsia="zh-CN"/>
              </w:rPr>
              <w:t>6</w:t>
            </w:r>
            <w:r w:rsidRPr="004A64F4">
              <w:t>.</w:t>
            </w:r>
            <w:bookmarkEnd w:id="2"/>
            <w:r w:rsidR="004D4213">
              <w:rPr>
                <w:rFonts w:hint="eastAsia"/>
                <w:lang w:eastAsia="zh-CN"/>
              </w:rPr>
              <w:t>0</w:t>
            </w:r>
            <w:r w:rsidR="004D4213" w:rsidRPr="004A64F4">
              <w:t xml:space="preserve"> </w:t>
            </w:r>
            <w:r w:rsidRPr="004A64F4">
              <w:rPr>
                <w:sz w:val="32"/>
              </w:rPr>
              <w:t>(</w:t>
            </w:r>
            <w:bookmarkStart w:id="3"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3"/>
            <w:r w:rsidR="00DD15A6">
              <w:rPr>
                <w:rFonts w:hint="eastAsia"/>
                <w:sz w:val="32"/>
                <w:lang w:eastAsia="zh-CN"/>
              </w:rPr>
              <w:t>02</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270D2D">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1pt">
                  <v:imagedata r:id="rId10" o:title="5G-logo_175px"/>
                </v:shape>
              </w:pict>
            </w:r>
          </w:p>
        </w:tc>
        <w:tc>
          <w:tcPr>
            <w:tcW w:w="5540" w:type="dxa"/>
            <w:shd w:val="clear" w:color="auto" w:fill="auto"/>
          </w:tcPr>
          <w:p w14:paraId="3D15F511" w14:textId="77777777" w:rsidR="00D57972" w:rsidRPr="004A64F4" w:rsidRDefault="00270D2D" w:rsidP="00133525">
            <w:pPr>
              <w:jc w:val="right"/>
            </w:pPr>
            <w:bookmarkStart w:id="7" w:name="logos"/>
            <w:r>
              <w:pict w14:anchorId="7350F256">
                <v:shape id="_x0000_i1026" type="#_x0000_t75" style="width:127.3pt;height:74.9pt">
                  <v:imagedata r:id="rId11" o:title="3GPP-logo_web"/>
                </v:shape>
              </w:pict>
            </w:r>
            <w:bookmarkEnd w:id="7"/>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9"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3" w:name="copyrightaddon"/>
            <w:bookmarkEnd w:id="13"/>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20470068" w14:textId="77777777" w:rsidR="00E16509" w:rsidRPr="00E15344" w:rsidRDefault="00E16509" w:rsidP="00133525"/>
        </w:tc>
      </w:tr>
      <w:bookmarkEnd w:id="9"/>
    </w:tbl>
    <w:p w14:paraId="6CAF9B17" w14:textId="77777777" w:rsidR="00080512" w:rsidRPr="004D3578" w:rsidRDefault="00080512">
      <w:pPr>
        <w:pStyle w:val="TT"/>
      </w:pPr>
      <w:r w:rsidRPr="004D3578">
        <w:br w:type="page"/>
      </w:r>
      <w:bookmarkStart w:id="14" w:name="tableOfContents"/>
      <w:bookmarkEnd w:id="14"/>
      <w:r w:rsidRPr="004D3578">
        <w:lastRenderedPageBreak/>
        <w:t>Contents</w:t>
      </w:r>
    </w:p>
    <w:p w14:paraId="33ADB203" w14:textId="77777777" w:rsidR="007353B5" w:rsidRPr="00270D2D"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7353B5">
        <w:rPr>
          <w:noProof/>
        </w:rPr>
        <w:t>Foreword</w:t>
      </w:r>
      <w:r w:rsidR="007353B5">
        <w:rPr>
          <w:noProof/>
        </w:rPr>
        <w:tab/>
      </w:r>
      <w:r w:rsidR="007353B5">
        <w:rPr>
          <w:noProof/>
        </w:rPr>
        <w:fldChar w:fldCharType="begin"/>
      </w:r>
      <w:r w:rsidR="007353B5">
        <w:rPr>
          <w:noProof/>
        </w:rPr>
        <w:instrText xml:space="preserve"> PAGEREF _Toc128650404 \h </w:instrText>
      </w:r>
      <w:r w:rsidR="007353B5">
        <w:rPr>
          <w:noProof/>
        </w:rPr>
      </w:r>
      <w:r w:rsidR="007353B5">
        <w:rPr>
          <w:noProof/>
        </w:rPr>
        <w:fldChar w:fldCharType="separate"/>
      </w:r>
      <w:r w:rsidR="007353B5">
        <w:rPr>
          <w:noProof/>
        </w:rPr>
        <w:t>7</w:t>
      </w:r>
      <w:r w:rsidR="007353B5">
        <w:rPr>
          <w:noProof/>
        </w:rPr>
        <w:fldChar w:fldCharType="end"/>
      </w:r>
    </w:p>
    <w:p w14:paraId="2992D92F" w14:textId="77777777" w:rsidR="007353B5" w:rsidRPr="00270D2D" w:rsidRDefault="007353B5">
      <w:pPr>
        <w:pStyle w:val="10"/>
        <w:rPr>
          <w:rFonts w:ascii="Calibri" w:eastAsia="等线" w:hAnsi="Calibri"/>
          <w:noProof/>
          <w:kern w:val="2"/>
          <w:sz w:val="21"/>
          <w:szCs w:val="22"/>
          <w:lang w:val="en-US" w:eastAsia="zh-CN"/>
        </w:rPr>
      </w:pPr>
      <w:r>
        <w:rPr>
          <w:noProof/>
        </w:rPr>
        <w:t>1</w:t>
      </w:r>
      <w:r w:rsidRPr="00270D2D">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_Toc128650405 \h </w:instrText>
      </w:r>
      <w:r>
        <w:rPr>
          <w:noProof/>
        </w:rPr>
      </w:r>
      <w:r>
        <w:rPr>
          <w:noProof/>
        </w:rPr>
        <w:fldChar w:fldCharType="separate"/>
      </w:r>
      <w:r>
        <w:rPr>
          <w:noProof/>
        </w:rPr>
        <w:t>9</w:t>
      </w:r>
      <w:r>
        <w:rPr>
          <w:noProof/>
        </w:rPr>
        <w:fldChar w:fldCharType="end"/>
      </w:r>
    </w:p>
    <w:p w14:paraId="01A2AD7B" w14:textId="77777777" w:rsidR="007353B5" w:rsidRPr="00270D2D" w:rsidRDefault="007353B5">
      <w:pPr>
        <w:pStyle w:val="10"/>
        <w:rPr>
          <w:rFonts w:ascii="Calibri" w:eastAsia="等线" w:hAnsi="Calibri"/>
          <w:noProof/>
          <w:kern w:val="2"/>
          <w:sz w:val="21"/>
          <w:szCs w:val="22"/>
          <w:lang w:val="en-US" w:eastAsia="zh-CN"/>
        </w:rPr>
      </w:pPr>
      <w:r>
        <w:rPr>
          <w:noProof/>
        </w:rPr>
        <w:t>2</w:t>
      </w:r>
      <w:r w:rsidRPr="00270D2D">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_Toc128650406 \h </w:instrText>
      </w:r>
      <w:r>
        <w:rPr>
          <w:noProof/>
        </w:rPr>
      </w:r>
      <w:r>
        <w:rPr>
          <w:noProof/>
        </w:rPr>
        <w:fldChar w:fldCharType="separate"/>
      </w:r>
      <w:r>
        <w:rPr>
          <w:noProof/>
        </w:rPr>
        <w:t>9</w:t>
      </w:r>
      <w:r>
        <w:rPr>
          <w:noProof/>
        </w:rPr>
        <w:fldChar w:fldCharType="end"/>
      </w:r>
    </w:p>
    <w:p w14:paraId="58E5ED26" w14:textId="77777777" w:rsidR="007353B5" w:rsidRPr="00270D2D" w:rsidRDefault="007353B5">
      <w:pPr>
        <w:pStyle w:val="10"/>
        <w:rPr>
          <w:rFonts w:ascii="Calibri" w:eastAsia="等线" w:hAnsi="Calibri"/>
          <w:noProof/>
          <w:kern w:val="2"/>
          <w:sz w:val="21"/>
          <w:szCs w:val="22"/>
          <w:lang w:val="en-US" w:eastAsia="zh-CN"/>
        </w:rPr>
      </w:pPr>
      <w:r>
        <w:rPr>
          <w:noProof/>
        </w:rPr>
        <w:t>3</w:t>
      </w:r>
      <w:r w:rsidRPr="00270D2D">
        <w:rPr>
          <w:rFonts w:ascii="Calibri" w:eastAsia="等线"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_Toc128650407 \h </w:instrText>
      </w:r>
      <w:r>
        <w:rPr>
          <w:noProof/>
        </w:rPr>
      </w:r>
      <w:r>
        <w:rPr>
          <w:noProof/>
        </w:rPr>
        <w:fldChar w:fldCharType="separate"/>
      </w:r>
      <w:r>
        <w:rPr>
          <w:noProof/>
        </w:rPr>
        <w:t>10</w:t>
      </w:r>
      <w:r>
        <w:rPr>
          <w:noProof/>
        </w:rPr>
        <w:fldChar w:fldCharType="end"/>
      </w:r>
    </w:p>
    <w:p w14:paraId="07C79DC1" w14:textId="77777777" w:rsidR="007353B5" w:rsidRPr="00270D2D" w:rsidRDefault="007353B5">
      <w:pPr>
        <w:pStyle w:val="22"/>
        <w:rPr>
          <w:rFonts w:ascii="Calibri" w:eastAsia="等线" w:hAnsi="Calibri"/>
          <w:noProof/>
          <w:kern w:val="2"/>
          <w:sz w:val="21"/>
          <w:szCs w:val="22"/>
          <w:lang w:val="en-US" w:eastAsia="zh-CN"/>
        </w:rPr>
      </w:pPr>
      <w:r>
        <w:rPr>
          <w:noProof/>
        </w:rPr>
        <w:t>3.1</w:t>
      </w:r>
      <w:r w:rsidRPr="00270D2D">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_Toc128650408 \h </w:instrText>
      </w:r>
      <w:r>
        <w:rPr>
          <w:noProof/>
        </w:rPr>
      </w:r>
      <w:r>
        <w:rPr>
          <w:noProof/>
        </w:rPr>
        <w:fldChar w:fldCharType="separate"/>
      </w:r>
      <w:r>
        <w:rPr>
          <w:noProof/>
        </w:rPr>
        <w:t>10</w:t>
      </w:r>
      <w:r>
        <w:rPr>
          <w:noProof/>
        </w:rPr>
        <w:fldChar w:fldCharType="end"/>
      </w:r>
    </w:p>
    <w:p w14:paraId="0FFBB6FA" w14:textId="77777777" w:rsidR="007353B5" w:rsidRPr="00270D2D" w:rsidRDefault="007353B5">
      <w:pPr>
        <w:pStyle w:val="22"/>
        <w:rPr>
          <w:rFonts w:ascii="Calibri" w:eastAsia="等线" w:hAnsi="Calibri"/>
          <w:noProof/>
          <w:kern w:val="2"/>
          <w:sz w:val="21"/>
          <w:szCs w:val="22"/>
          <w:lang w:val="en-US" w:eastAsia="zh-CN"/>
        </w:rPr>
      </w:pPr>
      <w:r>
        <w:rPr>
          <w:noProof/>
        </w:rPr>
        <w:t>3.</w:t>
      </w:r>
      <w:r>
        <w:rPr>
          <w:noProof/>
          <w:lang w:eastAsia="zh-CN"/>
        </w:rPr>
        <w:t>2</w:t>
      </w:r>
      <w:r w:rsidRPr="00270D2D">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_Toc128650409 \h </w:instrText>
      </w:r>
      <w:r>
        <w:rPr>
          <w:noProof/>
        </w:rPr>
      </w:r>
      <w:r>
        <w:rPr>
          <w:noProof/>
        </w:rPr>
        <w:fldChar w:fldCharType="separate"/>
      </w:r>
      <w:r>
        <w:rPr>
          <w:noProof/>
        </w:rPr>
        <w:t>10</w:t>
      </w:r>
      <w:r>
        <w:rPr>
          <w:noProof/>
        </w:rPr>
        <w:fldChar w:fldCharType="end"/>
      </w:r>
    </w:p>
    <w:p w14:paraId="46A761B2" w14:textId="77777777" w:rsidR="007353B5" w:rsidRPr="00270D2D" w:rsidRDefault="007353B5">
      <w:pPr>
        <w:pStyle w:val="10"/>
        <w:rPr>
          <w:rFonts w:ascii="Calibri" w:eastAsia="等线" w:hAnsi="Calibri"/>
          <w:noProof/>
          <w:kern w:val="2"/>
          <w:sz w:val="21"/>
          <w:szCs w:val="22"/>
          <w:lang w:val="en-US" w:eastAsia="zh-CN"/>
        </w:rPr>
      </w:pPr>
      <w:r>
        <w:rPr>
          <w:noProof/>
        </w:rPr>
        <w:t>4</w:t>
      </w:r>
      <w:r w:rsidRPr="00270D2D">
        <w:rPr>
          <w:rFonts w:ascii="Calibri" w:eastAsia="等线"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_Toc128650410 \h </w:instrText>
      </w:r>
      <w:r>
        <w:rPr>
          <w:noProof/>
        </w:rPr>
      </w:r>
      <w:r>
        <w:rPr>
          <w:noProof/>
        </w:rPr>
        <w:fldChar w:fldCharType="separate"/>
      </w:r>
      <w:r>
        <w:rPr>
          <w:noProof/>
        </w:rPr>
        <w:t>10</w:t>
      </w:r>
      <w:r>
        <w:rPr>
          <w:noProof/>
        </w:rPr>
        <w:fldChar w:fldCharType="end"/>
      </w:r>
    </w:p>
    <w:p w14:paraId="1E5BD171" w14:textId="77777777" w:rsidR="007353B5" w:rsidRPr="00270D2D" w:rsidRDefault="007353B5">
      <w:pPr>
        <w:pStyle w:val="22"/>
        <w:rPr>
          <w:rFonts w:ascii="Calibri" w:eastAsia="等线" w:hAnsi="Calibri"/>
          <w:noProof/>
          <w:kern w:val="2"/>
          <w:sz w:val="21"/>
          <w:szCs w:val="22"/>
          <w:lang w:val="en-US" w:eastAsia="zh-CN"/>
        </w:rPr>
      </w:pPr>
      <w:r>
        <w:rPr>
          <w:noProof/>
          <w:lang w:eastAsia="zh-CN"/>
        </w:rPr>
        <w:t>4</w:t>
      </w:r>
      <w:r>
        <w:rPr>
          <w:noProof/>
        </w:rPr>
        <w:t>.1</w:t>
      </w:r>
      <w:r w:rsidRPr="00270D2D">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_Toc128650411 \h </w:instrText>
      </w:r>
      <w:r>
        <w:rPr>
          <w:noProof/>
        </w:rPr>
      </w:r>
      <w:r>
        <w:rPr>
          <w:noProof/>
        </w:rPr>
        <w:fldChar w:fldCharType="separate"/>
      </w:r>
      <w:r>
        <w:rPr>
          <w:noProof/>
        </w:rPr>
        <w:t>11</w:t>
      </w:r>
      <w:r>
        <w:rPr>
          <w:noProof/>
        </w:rPr>
        <w:fldChar w:fldCharType="end"/>
      </w:r>
    </w:p>
    <w:p w14:paraId="437EA57B" w14:textId="77777777" w:rsidR="007353B5" w:rsidRPr="00270D2D" w:rsidRDefault="007353B5">
      <w:pPr>
        <w:pStyle w:val="22"/>
        <w:rPr>
          <w:rFonts w:ascii="Calibri" w:eastAsia="等线" w:hAnsi="Calibri"/>
          <w:noProof/>
          <w:kern w:val="2"/>
          <w:sz w:val="21"/>
          <w:szCs w:val="22"/>
          <w:lang w:val="en-US" w:eastAsia="zh-CN"/>
        </w:rPr>
      </w:pPr>
      <w:r>
        <w:rPr>
          <w:noProof/>
          <w:lang w:eastAsia="zh-CN"/>
        </w:rPr>
        <w:t>4</w:t>
      </w:r>
      <w:r>
        <w:rPr>
          <w:noProof/>
        </w:rPr>
        <w:t>.</w:t>
      </w:r>
      <w:r>
        <w:rPr>
          <w:noProof/>
          <w:lang w:eastAsia="zh-CN"/>
        </w:rPr>
        <w:t>2</w:t>
      </w:r>
      <w:r w:rsidRPr="00270D2D">
        <w:rPr>
          <w:rFonts w:ascii="Calibri" w:eastAsia="等线"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_Toc128650412 \h </w:instrText>
      </w:r>
      <w:r>
        <w:rPr>
          <w:noProof/>
        </w:rPr>
      </w:r>
      <w:r>
        <w:rPr>
          <w:noProof/>
        </w:rPr>
        <w:fldChar w:fldCharType="separate"/>
      </w:r>
      <w:r>
        <w:rPr>
          <w:noProof/>
        </w:rPr>
        <w:t>11</w:t>
      </w:r>
      <w:r>
        <w:rPr>
          <w:noProof/>
        </w:rPr>
        <w:fldChar w:fldCharType="end"/>
      </w:r>
    </w:p>
    <w:p w14:paraId="6C9F39D2" w14:textId="77777777" w:rsidR="007353B5" w:rsidRPr="00270D2D" w:rsidRDefault="007353B5">
      <w:pPr>
        <w:pStyle w:val="10"/>
        <w:rPr>
          <w:rFonts w:ascii="Calibri" w:eastAsia="等线" w:hAnsi="Calibri"/>
          <w:noProof/>
          <w:kern w:val="2"/>
          <w:sz w:val="21"/>
          <w:szCs w:val="22"/>
          <w:lang w:val="en-US" w:eastAsia="zh-CN"/>
        </w:rPr>
      </w:pPr>
      <w:r>
        <w:rPr>
          <w:noProof/>
        </w:rPr>
        <w:t>5</w:t>
      </w:r>
      <w:r w:rsidRPr="00270D2D">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_Toc128650413 \h </w:instrText>
      </w:r>
      <w:r>
        <w:rPr>
          <w:noProof/>
        </w:rPr>
      </w:r>
      <w:r>
        <w:rPr>
          <w:noProof/>
        </w:rPr>
        <w:fldChar w:fldCharType="separate"/>
      </w:r>
      <w:r>
        <w:rPr>
          <w:noProof/>
        </w:rPr>
        <w:t>11</w:t>
      </w:r>
      <w:r>
        <w:rPr>
          <w:noProof/>
        </w:rPr>
        <w:fldChar w:fldCharType="end"/>
      </w:r>
    </w:p>
    <w:p w14:paraId="337A1AD6" w14:textId="77777777" w:rsidR="007353B5" w:rsidRPr="00270D2D" w:rsidRDefault="007353B5">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sidRPr="00270D2D">
        <w:rPr>
          <w:rFonts w:ascii="Calibri" w:eastAsia="等线"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_Toc128650414 \h </w:instrText>
      </w:r>
      <w:r>
        <w:rPr>
          <w:noProof/>
        </w:rPr>
      </w:r>
      <w:r>
        <w:rPr>
          <w:noProof/>
        </w:rPr>
        <w:fldChar w:fldCharType="separate"/>
      </w:r>
      <w:r>
        <w:rPr>
          <w:noProof/>
        </w:rPr>
        <w:t>11</w:t>
      </w:r>
      <w:r>
        <w:rPr>
          <w:noProof/>
        </w:rPr>
        <w:fldChar w:fldCharType="end"/>
      </w:r>
    </w:p>
    <w:p w14:paraId="6E644CA5"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Pr>
          <w:noProof/>
        </w:rPr>
        <w:t>.1</w:t>
      </w:r>
      <w:r w:rsidRPr="00270D2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_Toc128650415 \h </w:instrText>
      </w:r>
      <w:r>
        <w:rPr>
          <w:noProof/>
        </w:rPr>
      </w:r>
      <w:r>
        <w:rPr>
          <w:noProof/>
        </w:rPr>
        <w:fldChar w:fldCharType="separate"/>
      </w:r>
      <w:r>
        <w:rPr>
          <w:noProof/>
        </w:rPr>
        <w:t>11</w:t>
      </w:r>
      <w:r>
        <w:rPr>
          <w:noProof/>
        </w:rPr>
        <w:fldChar w:fldCharType="end"/>
      </w:r>
    </w:p>
    <w:p w14:paraId="18DD4C08"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_Toc128650416 \h </w:instrText>
      </w:r>
      <w:r>
        <w:rPr>
          <w:noProof/>
        </w:rPr>
      </w:r>
      <w:r>
        <w:rPr>
          <w:noProof/>
        </w:rPr>
        <w:fldChar w:fldCharType="separate"/>
      </w:r>
      <w:r>
        <w:rPr>
          <w:noProof/>
        </w:rPr>
        <w:t>11</w:t>
      </w:r>
      <w:r>
        <w:rPr>
          <w:noProof/>
        </w:rPr>
        <w:fldChar w:fldCharType="end"/>
      </w:r>
    </w:p>
    <w:p w14:paraId="7CBA8C92"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1</w:t>
      </w:r>
      <w:r>
        <w:rPr>
          <w:noProof/>
        </w:rPr>
        <w:t>.3</w:t>
      </w:r>
      <w:r w:rsidRPr="00270D2D">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_Toc128650417 \h </w:instrText>
      </w:r>
      <w:r>
        <w:rPr>
          <w:noProof/>
        </w:rPr>
      </w:r>
      <w:r>
        <w:rPr>
          <w:noProof/>
        </w:rPr>
        <w:fldChar w:fldCharType="separate"/>
      </w:r>
      <w:r>
        <w:rPr>
          <w:noProof/>
        </w:rPr>
        <w:t>11</w:t>
      </w:r>
      <w:r>
        <w:rPr>
          <w:noProof/>
        </w:rPr>
        <w:fldChar w:fldCharType="end"/>
      </w:r>
    </w:p>
    <w:p w14:paraId="1BAFA9B0" w14:textId="77777777" w:rsidR="007353B5" w:rsidRPr="00270D2D" w:rsidRDefault="007353B5">
      <w:pPr>
        <w:pStyle w:val="22"/>
        <w:rPr>
          <w:rFonts w:ascii="Calibri" w:eastAsia="等线" w:hAnsi="Calibri"/>
          <w:noProof/>
          <w:kern w:val="2"/>
          <w:sz w:val="21"/>
          <w:szCs w:val="22"/>
          <w:lang w:val="en-US" w:eastAsia="zh-CN"/>
        </w:rPr>
      </w:pPr>
      <w:r w:rsidRPr="004915E3">
        <w:rPr>
          <w:noProof/>
          <w:lang w:val="en-US" w:eastAsia="zh-CN"/>
        </w:rPr>
        <w:t>5.2</w:t>
      </w:r>
      <w:r w:rsidRPr="00270D2D">
        <w:rPr>
          <w:rFonts w:ascii="Calibri" w:eastAsia="等线" w:hAnsi="Calibri"/>
          <w:noProof/>
          <w:kern w:val="2"/>
          <w:sz w:val="21"/>
          <w:szCs w:val="22"/>
          <w:lang w:val="en-US" w:eastAsia="zh-CN"/>
        </w:rPr>
        <w:tab/>
      </w:r>
      <w:r>
        <w:rPr>
          <w:noProof/>
        </w:rPr>
        <w:t>Key Issue #</w:t>
      </w:r>
      <w:r w:rsidRPr="004915E3">
        <w:rPr>
          <w:noProof/>
          <w:lang w:val="en-US" w:eastAsia="zh-CN"/>
        </w:rPr>
        <w:t>2</w:t>
      </w:r>
      <w:r>
        <w:rPr>
          <w:noProof/>
        </w:rPr>
        <w:t>: Security of UE-to-UE Relay</w:t>
      </w:r>
      <w:r>
        <w:rPr>
          <w:noProof/>
        </w:rPr>
        <w:tab/>
      </w:r>
      <w:r>
        <w:rPr>
          <w:noProof/>
        </w:rPr>
        <w:fldChar w:fldCharType="begin"/>
      </w:r>
      <w:r>
        <w:rPr>
          <w:noProof/>
        </w:rPr>
        <w:instrText xml:space="preserve"> PAGEREF _Toc128650418 \h </w:instrText>
      </w:r>
      <w:r>
        <w:rPr>
          <w:noProof/>
        </w:rPr>
      </w:r>
      <w:r>
        <w:rPr>
          <w:noProof/>
        </w:rPr>
        <w:fldChar w:fldCharType="separate"/>
      </w:r>
      <w:r>
        <w:rPr>
          <w:noProof/>
        </w:rPr>
        <w:t>12</w:t>
      </w:r>
      <w:r>
        <w:rPr>
          <w:noProof/>
        </w:rPr>
        <w:fldChar w:fldCharType="end"/>
      </w:r>
    </w:p>
    <w:p w14:paraId="3D0D86F3"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eastAsia="zh-CN"/>
        </w:rPr>
        <w:t>5.2</w:t>
      </w:r>
      <w:r>
        <w:rPr>
          <w:noProof/>
        </w:rPr>
        <w:t>.1</w:t>
      </w:r>
      <w:r w:rsidRPr="00270D2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_Toc128650419 \h </w:instrText>
      </w:r>
      <w:r>
        <w:rPr>
          <w:noProof/>
        </w:rPr>
      </w:r>
      <w:r>
        <w:rPr>
          <w:noProof/>
        </w:rPr>
        <w:fldChar w:fldCharType="separate"/>
      </w:r>
      <w:r>
        <w:rPr>
          <w:noProof/>
        </w:rPr>
        <w:t>12</w:t>
      </w:r>
      <w:r>
        <w:rPr>
          <w:noProof/>
        </w:rPr>
        <w:fldChar w:fldCharType="end"/>
      </w:r>
    </w:p>
    <w:p w14:paraId="4AFEF317"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eastAsia="zh-CN"/>
        </w:rPr>
        <w:t>5.2</w:t>
      </w:r>
      <w:r>
        <w:rPr>
          <w:noProof/>
        </w:rPr>
        <w:t>.2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_Toc128650420 \h </w:instrText>
      </w:r>
      <w:r>
        <w:rPr>
          <w:noProof/>
        </w:rPr>
      </w:r>
      <w:r>
        <w:rPr>
          <w:noProof/>
        </w:rPr>
        <w:fldChar w:fldCharType="separate"/>
      </w:r>
      <w:r>
        <w:rPr>
          <w:noProof/>
        </w:rPr>
        <w:t>12</w:t>
      </w:r>
      <w:r>
        <w:rPr>
          <w:noProof/>
        </w:rPr>
        <w:fldChar w:fldCharType="end"/>
      </w:r>
    </w:p>
    <w:p w14:paraId="31C098E4"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eastAsia="zh-CN"/>
        </w:rPr>
        <w:t>5.2</w:t>
      </w:r>
      <w:r>
        <w:rPr>
          <w:noProof/>
        </w:rPr>
        <w:t>.3</w:t>
      </w:r>
      <w:r w:rsidRPr="00270D2D">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_Toc128650421 \h </w:instrText>
      </w:r>
      <w:r>
        <w:rPr>
          <w:noProof/>
        </w:rPr>
      </w:r>
      <w:r>
        <w:rPr>
          <w:noProof/>
        </w:rPr>
        <w:fldChar w:fldCharType="separate"/>
      </w:r>
      <w:r>
        <w:rPr>
          <w:noProof/>
        </w:rPr>
        <w:t>12</w:t>
      </w:r>
      <w:r>
        <w:rPr>
          <w:noProof/>
        </w:rPr>
        <w:fldChar w:fldCharType="end"/>
      </w:r>
    </w:p>
    <w:p w14:paraId="44B62D02" w14:textId="77777777" w:rsidR="007353B5" w:rsidRPr="00270D2D" w:rsidRDefault="007353B5">
      <w:pPr>
        <w:pStyle w:val="22"/>
        <w:rPr>
          <w:rFonts w:ascii="Calibri" w:eastAsia="等线" w:hAnsi="Calibri"/>
          <w:noProof/>
          <w:kern w:val="2"/>
          <w:sz w:val="21"/>
          <w:szCs w:val="22"/>
          <w:lang w:val="en-US" w:eastAsia="zh-CN"/>
        </w:rPr>
      </w:pPr>
      <w:r w:rsidRPr="004915E3">
        <w:rPr>
          <w:noProof/>
          <w:lang w:val="en-US" w:eastAsia="zh-CN"/>
        </w:rPr>
        <w:t>5.3</w:t>
      </w:r>
      <w:r w:rsidRPr="00270D2D">
        <w:rPr>
          <w:rFonts w:ascii="Calibri" w:eastAsia="等线" w:hAnsi="Calibri"/>
          <w:noProof/>
          <w:kern w:val="2"/>
          <w:sz w:val="21"/>
          <w:szCs w:val="22"/>
          <w:lang w:val="en-US" w:eastAsia="zh-CN"/>
        </w:rPr>
        <w:tab/>
      </w:r>
      <w:r>
        <w:rPr>
          <w:noProof/>
        </w:rPr>
        <w:t>Key issue #</w:t>
      </w:r>
      <w:r w:rsidRPr="004915E3">
        <w:rPr>
          <w:noProof/>
          <w:lang w:val="en-US" w:eastAsia="zh-CN"/>
        </w:rPr>
        <w:t>3</w:t>
      </w:r>
      <w:r>
        <w:rPr>
          <w:noProof/>
        </w:rPr>
        <w:t>: Authorization in the UE-to-UE Relay Scenario</w:t>
      </w:r>
      <w:r>
        <w:rPr>
          <w:noProof/>
        </w:rPr>
        <w:tab/>
      </w:r>
      <w:r>
        <w:rPr>
          <w:noProof/>
        </w:rPr>
        <w:fldChar w:fldCharType="begin"/>
      </w:r>
      <w:r>
        <w:rPr>
          <w:noProof/>
        </w:rPr>
        <w:instrText xml:space="preserve"> PAGEREF _Toc128650422 \h </w:instrText>
      </w:r>
      <w:r>
        <w:rPr>
          <w:noProof/>
        </w:rPr>
      </w:r>
      <w:r>
        <w:rPr>
          <w:noProof/>
        </w:rPr>
        <w:fldChar w:fldCharType="separate"/>
      </w:r>
      <w:r>
        <w:rPr>
          <w:noProof/>
        </w:rPr>
        <w:t>12</w:t>
      </w:r>
      <w:r>
        <w:rPr>
          <w:noProof/>
        </w:rPr>
        <w:fldChar w:fldCharType="end"/>
      </w:r>
    </w:p>
    <w:p w14:paraId="1BE978D3"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eastAsia="zh-CN"/>
        </w:rPr>
        <w:t>5.3</w:t>
      </w:r>
      <w:r>
        <w:rPr>
          <w:noProof/>
          <w:lang w:eastAsia="zh-CN"/>
        </w:rPr>
        <w:t>.1</w:t>
      </w:r>
      <w:r w:rsidRPr="00270D2D">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_Toc128650423 \h </w:instrText>
      </w:r>
      <w:r>
        <w:rPr>
          <w:noProof/>
        </w:rPr>
      </w:r>
      <w:r>
        <w:rPr>
          <w:noProof/>
        </w:rPr>
        <w:fldChar w:fldCharType="separate"/>
      </w:r>
      <w:r>
        <w:rPr>
          <w:noProof/>
        </w:rPr>
        <w:t>12</w:t>
      </w:r>
      <w:r>
        <w:rPr>
          <w:noProof/>
        </w:rPr>
        <w:fldChar w:fldCharType="end"/>
      </w:r>
    </w:p>
    <w:p w14:paraId="66CCFAFC"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eastAsia="zh-CN"/>
        </w:rPr>
        <w:t>5.3</w:t>
      </w:r>
      <w:r>
        <w:rPr>
          <w:noProof/>
          <w:lang w:eastAsia="zh-CN"/>
        </w:rPr>
        <w:t>.2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_Toc128650424 \h </w:instrText>
      </w:r>
      <w:r>
        <w:rPr>
          <w:noProof/>
        </w:rPr>
      </w:r>
      <w:r>
        <w:rPr>
          <w:noProof/>
        </w:rPr>
        <w:fldChar w:fldCharType="separate"/>
      </w:r>
      <w:r>
        <w:rPr>
          <w:noProof/>
        </w:rPr>
        <w:t>13</w:t>
      </w:r>
      <w:r>
        <w:rPr>
          <w:noProof/>
        </w:rPr>
        <w:fldChar w:fldCharType="end"/>
      </w:r>
    </w:p>
    <w:p w14:paraId="60C5888F"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eastAsia="zh-CN"/>
        </w:rPr>
        <w:t>5.3</w:t>
      </w:r>
      <w:r>
        <w:rPr>
          <w:noProof/>
          <w:lang w:eastAsia="zh-CN"/>
        </w:rPr>
        <w:t>.3</w:t>
      </w:r>
      <w:r w:rsidRPr="00270D2D">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_Toc128650425 \h </w:instrText>
      </w:r>
      <w:r>
        <w:rPr>
          <w:noProof/>
        </w:rPr>
      </w:r>
      <w:r>
        <w:rPr>
          <w:noProof/>
        </w:rPr>
        <w:fldChar w:fldCharType="separate"/>
      </w:r>
      <w:r>
        <w:rPr>
          <w:noProof/>
        </w:rPr>
        <w:t>13</w:t>
      </w:r>
      <w:r>
        <w:rPr>
          <w:noProof/>
        </w:rPr>
        <w:fldChar w:fldCharType="end"/>
      </w:r>
    </w:p>
    <w:p w14:paraId="1514CF30" w14:textId="77777777" w:rsidR="007353B5" w:rsidRPr="00270D2D" w:rsidRDefault="007353B5">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sidRPr="00270D2D">
        <w:rPr>
          <w:rFonts w:ascii="Calibri" w:eastAsia="等线"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_Toc128650426 \h </w:instrText>
      </w:r>
      <w:r>
        <w:rPr>
          <w:noProof/>
        </w:rPr>
      </w:r>
      <w:r>
        <w:rPr>
          <w:noProof/>
        </w:rPr>
        <w:fldChar w:fldCharType="separate"/>
      </w:r>
      <w:r>
        <w:rPr>
          <w:noProof/>
        </w:rPr>
        <w:t>13</w:t>
      </w:r>
      <w:r>
        <w:rPr>
          <w:noProof/>
        </w:rPr>
        <w:fldChar w:fldCharType="end"/>
      </w:r>
    </w:p>
    <w:p w14:paraId="5A5D13DE"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Pr>
          <w:noProof/>
        </w:rPr>
        <w:t>.</w:t>
      </w:r>
      <w:r>
        <w:rPr>
          <w:noProof/>
          <w:lang w:eastAsia="zh-CN"/>
        </w:rPr>
        <w:t>1</w:t>
      </w:r>
      <w:r w:rsidRPr="00270D2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_Toc128650427 \h </w:instrText>
      </w:r>
      <w:r>
        <w:rPr>
          <w:noProof/>
        </w:rPr>
      </w:r>
      <w:r>
        <w:rPr>
          <w:noProof/>
        </w:rPr>
        <w:fldChar w:fldCharType="separate"/>
      </w:r>
      <w:r>
        <w:rPr>
          <w:noProof/>
        </w:rPr>
        <w:t>13</w:t>
      </w:r>
      <w:r>
        <w:rPr>
          <w:noProof/>
        </w:rPr>
        <w:fldChar w:fldCharType="end"/>
      </w:r>
    </w:p>
    <w:p w14:paraId="3FD004AA"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Pr>
          <w:noProof/>
        </w:rPr>
        <w:t>.2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_Toc128650428 \h </w:instrText>
      </w:r>
      <w:r>
        <w:rPr>
          <w:noProof/>
        </w:rPr>
      </w:r>
      <w:r>
        <w:rPr>
          <w:noProof/>
        </w:rPr>
        <w:fldChar w:fldCharType="separate"/>
      </w:r>
      <w:r>
        <w:rPr>
          <w:noProof/>
        </w:rPr>
        <w:t>13</w:t>
      </w:r>
      <w:r>
        <w:rPr>
          <w:noProof/>
        </w:rPr>
        <w:fldChar w:fldCharType="end"/>
      </w:r>
    </w:p>
    <w:p w14:paraId="2A4FBF82"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4</w:t>
      </w:r>
      <w:r>
        <w:rPr>
          <w:noProof/>
        </w:rPr>
        <w:t>.3</w:t>
      </w:r>
      <w:r w:rsidRPr="00270D2D">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_Toc128650429 \h </w:instrText>
      </w:r>
      <w:r>
        <w:rPr>
          <w:noProof/>
        </w:rPr>
      </w:r>
      <w:r>
        <w:rPr>
          <w:noProof/>
        </w:rPr>
        <w:fldChar w:fldCharType="separate"/>
      </w:r>
      <w:r>
        <w:rPr>
          <w:noProof/>
        </w:rPr>
        <w:t>13</w:t>
      </w:r>
      <w:r>
        <w:rPr>
          <w:noProof/>
        </w:rPr>
        <w:fldChar w:fldCharType="end"/>
      </w:r>
    </w:p>
    <w:p w14:paraId="50729838" w14:textId="77777777" w:rsidR="007353B5" w:rsidRPr="00270D2D" w:rsidRDefault="007353B5">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sidRPr="00270D2D">
        <w:rPr>
          <w:rFonts w:ascii="Calibri" w:eastAsia="等线"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_Toc128650430 \h </w:instrText>
      </w:r>
      <w:r>
        <w:rPr>
          <w:noProof/>
        </w:rPr>
      </w:r>
      <w:r>
        <w:rPr>
          <w:noProof/>
        </w:rPr>
        <w:fldChar w:fldCharType="separate"/>
      </w:r>
      <w:r>
        <w:rPr>
          <w:noProof/>
        </w:rPr>
        <w:t>14</w:t>
      </w:r>
      <w:r>
        <w:rPr>
          <w:noProof/>
        </w:rPr>
        <w:fldChar w:fldCharType="end"/>
      </w:r>
    </w:p>
    <w:p w14:paraId="57468CCF"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Pr>
          <w:noProof/>
        </w:rPr>
        <w:t>.</w:t>
      </w:r>
      <w:r>
        <w:rPr>
          <w:noProof/>
          <w:lang w:eastAsia="zh-CN"/>
        </w:rPr>
        <w:t>1</w:t>
      </w:r>
      <w:r w:rsidRPr="00270D2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_Toc128650431 \h </w:instrText>
      </w:r>
      <w:r>
        <w:rPr>
          <w:noProof/>
        </w:rPr>
      </w:r>
      <w:r>
        <w:rPr>
          <w:noProof/>
        </w:rPr>
        <w:fldChar w:fldCharType="separate"/>
      </w:r>
      <w:r>
        <w:rPr>
          <w:noProof/>
        </w:rPr>
        <w:t>14</w:t>
      </w:r>
      <w:r>
        <w:rPr>
          <w:noProof/>
        </w:rPr>
        <w:fldChar w:fldCharType="end"/>
      </w:r>
    </w:p>
    <w:p w14:paraId="4894D3B0"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Pr>
          <w:noProof/>
        </w:rPr>
        <w:t>.2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_Toc128650432 \h </w:instrText>
      </w:r>
      <w:r>
        <w:rPr>
          <w:noProof/>
        </w:rPr>
      </w:r>
      <w:r>
        <w:rPr>
          <w:noProof/>
        </w:rPr>
        <w:fldChar w:fldCharType="separate"/>
      </w:r>
      <w:r>
        <w:rPr>
          <w:noProof/>
        </w:rPr>
        <w:t>14</w:t>
      </w:r>
      <w:r>
        <w:rPr>
          <w:noProof/>
        </w:rPr>
        <w:fldChar w:fldCharType="end"/>
      </w:r>
    </w:p>
    <w:p w14:paraId="1089F5C2" w14:textId="77777777" w:rsidR="007353B5" w:rsidRPr="00270D2D" w:rsidRDefault="007353B5">
      <w:pPr>
        <w:pStyle w:val="32"/>
        <w:rPr>
          <w:rFonts w:ascii="Calibri" w:eastAsia="等线" w:hAnsi="Calibri"/>
          <w:noProof/>
          <w:kern w:val="2"/>
          <w:sz w:val="21"/>
          <w:szCs w:val="22"/>
          <w:lang w:val="en-US" w:eastAsia="zh-CN"/>
        </w:rPr>
      </w:pPr>
      <w:r>
        <w:rPr>
          <w:noProof/>
          <w:lang w:eastAsia="zh-CN"/>
        </w:rPr>
        <w:t>5</w:t>
      </w:r>
      <w:r>
        <w:rPr>
          <w:noProof/>
        </w:rPr>
        <w:t>.</w:t>
      </w:r>
      <w:r>
        <w:rPr>
          <w:noProof/>
          <w:lang w:eastAsia="zh-CN"/>
        </w:rPr>
        <w:t>5</w:t>
      </w:r>
      <w:r>
        <w:rPr>
          <w:noProof/>
        </w:rPr>
        <w:t>.3</w:t>
      </w:r>
      <w:r w:rsidRPr="00270D2D">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_Toc128650433 \h </w:instrText>
      </w:r>
      <w:r>
        <w:rPr>
          <w:noProof/>
        </w:rPr>
      </w:r>
      <w:r>
        <w:rPr>
          <w:noProof/>
        </w:rPr>
        <w:fldChar w:fldCharType="separate"/>
      </w:r>
      <w:r>
        <w:rPr>
          <w:noProof/>
        </w:rPr>
        <w:t>14</w:t>
      </w:r>
      <w:r>
        <w:rPr>
          <w:noProof/>
        </w:rPr>
        <w:fldChar w:fldCharType="end"/>
      </w:r>
    </w:p>
    <w:p w14:paraId="17A5DFC2" w14:textId="77777777" w:rsidR="007353B5" w:rsidRPr="00270D2D" w:rsidRDefault="007353B5">
      <w:pPr>
        <w:pStyle w:val="22"/>
        <w:rPr>
          <w:rFonts w:ascii="Calibri" w:eastAsia="等线" w:hAnsi="Calibri"/>
          <w:noProof/>
          <w:kern w:val="2"/>
          <w:sz w:val="21"/>
          <w:szCs w:val="22"/>
          <w:lang w:val="en-US" w:eastAsia="zh-CN"/>
        </w:rPr>
      </w:pPr>
      <w:r>
        <w:rPr>
          <w:noProof/>
          <w:lang w:eastAsia="zh-CN"/>
        </w:rPr>
        <w:t>5</w:t>
      </w:r>
      <w:r>
        <w:rPr>
          <w:noProof/>
        </w:rPr>
        <w:t>.</w:t>
      </w:r>
      <w:r>
        <w:rPr>
          <w:noProof/>
          <w:lang w:eastAsia="zh-CN"/>
        </w:rPr>
        <w:t>6</w:t>
      </w:r>
      <w:r w:rsidRPr="00270D2D">
        <w:rPr>
          <w:rFonts w:ascii="Calibri" w:eastAsia="等线"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_Toc128650434 \h </w:instrText>
      </w:r>
      <w:r>
        <w:rPr>
          <w:noProof/>
        </w:rPr>
      </w:r>
      <w:r>
        <w:rPr>
          <w:noProof/>
        </w:rPr>
        <w:fldChar w:fldCharType="separate"/>
      </w:r>
      <w:r>
        <w:rPr>
          <w:noProof/>
        </w:rPr>
        <w:t>14</w:t>
      </w:r>
      <w:r>
        <w:rPr>
          <w:noProof/>
        </w:rPr>
        <w:fldChar w:fldCharType="end"/>
      </w:r>
    </w:p>
    <w:p w14:paraId="5185C581" w14:textId="77777777" w:rsidR="007353B5" w:rsidRPr="00270D2D" w:rsidRDefault="007353B5">
      <w:pPr>
        <w:pStyle w:val="32"/>
        <w:rPr>
          <w:rFonts w:ascii="Calibri" w:eastAsia="等线" w:hAnsi="Calibri"/>
          <w:noProof/>
          <w:kern w:val="2"/>
          <w:sz w:val="21"/>
          <w:szCs w:val="22"/>
          <w:lang w:val="en-US" w:eastAsia="zh-CN"/>
        </w:rPr>
      </w:pPr>
      <w:r>
        <w:rPr>
          <w:noProof/>
          <w:lang w:eastAsia="zh-CN"/>
        </w:rPr>
        <w:t>5.6.1</w:t>
      </w:r>
      <w:r w:rsidRPr="00270D2D">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_Toc128650435 \h </w:instrText>
      </w:r>
      <w:r>
        <w:rPr>
          <w:noProof/>
        </w:rPr>
      </w:r>
      <w:r>
        <w:rPr>
          <w:noProof/>
        </w:rPr>
        <w:fldChar w:fldCharType="separate"/>
      </w:r>
      <w:r>
        <w:rPr>
          <w:noProof/>
        </w:rPr>
        <w:t>14</w:t>
      </w:r>
      <w:r>
        <w:rPr>
          <w:noProof/>
        </w:rPr>
        <w:fldChar w:fldCharType="end"/>
      </w:r>
    </w:p>
    <w:p w14:paraId="13F6D044" w14:textId="77777777" w:rsidR="007353B5" w:rsidRPr="00270D2D" w:rsidRDefault="007353B5">
      <w:pPr>
        <w:pStyle w:val="32"/>
        <w:rPr>
          <w:rFonts w:ascii="Calibri" w:eastAsia="等线" w:hAnsi="Calibri"/>
          <w:noProof/>
          <w:kern w:val="2"/>
          <w:sz w:val="21"/>
          <w:szCs w:val="22"/>
          <w:lang w:val="en-US" w:eastAsia="zh-CN"/>
        </w:rPr>
      </w:pPr>
      <w:r>
        <w:rPr>
          <w:noProof/>
          <w:lang w:eastAsia="zh-CN"/>
        </w:rPr>
        <w:t>5.6.2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_Toc128650436 \h </w:instrText>
      </w:r>
      <w:r>
        <w:rPr>
          <w:noProof/>
        </w:rPr>
      </w:r>
      <w:r>
        <w:rPr>
          <w:noProof/>
        </w:rPr>
        <w:fldChar w:fldCharType="separate"/>
      </w:r>
      <w:r>
        <w:rPr>
          <w:noProof/>
        </w:rPr>
        <w:t>14</w:t>
      </w:r>
      <w:r>
        <w:rPr>
          <w:noProof/>
        </w:rPr>
        <w:fldChar w:fldCharType="end"/>
      </w:r>
    </w:p>
    <w:p w14:paraId="7EA0717A" w14:textId="77777777" w:rsidR="007353B5" w:rsidRPr="00270D2D" w:rsidRDefault="007353B5">
      <w:pPr>
        <w:pStyle w:val="32"/>
        <w:rPr>
          <w:rFonts w:ascii="Calibri" w:eastAsia="等线" w:hAnsi="Calibri"/>
          <w:noProof/>
          <w:kern w:val="2"/>
          <w:sz w:val="21"/>
          <w:szCs w:val="22"/>
          <w:lang w:val="en-US" w:eastAsia="zh-CN"/>
        </w:rPr>
      </w:pPr>
      <w:r>
        <w:rPr>
          <w:noProof/>
          <w:lang w:eastAsia="zh-CN"/>
        </w:rPr>
        <w:t>5.6.3</w:t>
      </w:r>
      <w:r w:rsidRPr="00270D2D">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_Toc128650437 \h </w:instrText>
      </w:r>
      <w:r>
        <w:rPr>
          <w:noProof/>
        </w:rPr>
      </w:r>
      <w:r>
        <w:rPr>
          <w:noProof/>
        </w:rPr>
        <w:fldChar w:fldCharType="separate"/>
      </w:r>
      <w:r>
        <w:rPr>
          <w:noProof/>
        </w:rPr>
        <w:t>14</w:t>
      </w:r>
      <w:r>
        <w:rPr>
          <w:noProof/>
        </w:rPr>
        <w:fldChar w:fldCharType="end"/>
      </w:r>
    </w:p>
    <w:p w14:paraId="6C2E5F09" w14:textId="77777777" w:rsidR="007353B5" w:rsidRPr="00270D2D" w:rsidRDefault="007353B5">
      <w:pPr>
        <w:pStyle w:val="22"/>
        <w:rPr>
          <w:rFonts w:ascii="Calibri" w:eastAsia="等线" w:hAnsi="Calibri"/>
          <w:noProof/>
          <w:kern w:val="2"/>
          <w:sz w:val="21"/>
          <w:szCs w:val="22"/>
          <w:lang w:val="en-US" w:eastAsia="zh-CN"/>
        </w:rPr>
      </w:pPr>
      <w:r>
        <w:rPr>
          <w:noProof/>
        </w:rPr>
        <w:t>5.X</w:t>
      </w:r>
      <w:r w:rsidRPr="00270D2D">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_Toc128650438 \h </w:instrText>
      </w:r>
      <w:r>
        <w:rPr>
          <w:noProof/>
        </w:rPr>
      </w:r>
      <w:r>
        <w:rPr>
          <w:noProof/>
        </w:rPr>
        <w:fldChar w:fldCharType="separate"/>
      </w:r>
      <w:r>
        <w:rPr>
          <w:noProof/>
        </w:rPr>
        <w:t>15</w:t>
      </w:r>
      <w:r>
        <w:rPr>
          <w:noProof/>
        </w:rPr>
        <w:fldChar w:fldCharType="end"/>
      </w:r>
    </w:p>
    <w:p w14:paraId="4A00D6ED" w14:textId="77777777" w:rsidR="007353B5" w:rsidRPr="00270D2D" w:rsidRDefault="007353B5">
      <w:pPr>
        <w:pStyle w:val="32"/>
        <w:rPr>
          <w:rFonts w:ascii="Calibri" w:eastAsia="等线" w:hAnsi="Calibri"/>
          <w:noProof/>
          <w:kern w:val="2"/>
          <w:sz w:val="21"/>
          <w:szCs w:val="22"/>
          <w:lang w:val="en-US" w:eastAsia="zh-CN"/>
        </w:rPr>
      </w:pPr>
      <w:r>
        <w:rPr>
          <w:noProof/>
        </w:rPr>
        <w:t>5.X.1</w:t>
      </w:r>
      <w:r w:rsidRPr="00270D2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_Toc128650439 \h </w:instrText>
      </w:r>
      <w:r>
        <w:rPr>
          <w:noProof/>
        </w:rPr>
      </w:r>
      <w:r>
        <w:rPr>
          <w:noProof/>
        </w:rPr>
        <w:fldChar w:fldCharType="separate"/>
      </w:r>
      <w:r>
        <w:rPr>
          <w:noProof/>
        </w:rPr>
        <w:t>15</w:t>
      </w:r>
      <w:r>
        <w:rPr>
          <w:noProof/>
        </w:rPr>
        <w:fldChar w:fldCharType="end"/>
      </w:r>
    </w:p>
    <w:p w14:paraId="1D422947" w14:textId="77777777" w:rsidR="007353B5" w:rsidRPr="00270D2D" w:rsidRDefault="007353B5">
      <w:pPr>
        <w:pStyle w:val="32"/>
        <w:rPr>
          <w:rFonts w:ascii="Calibri" w:eastAsia="等线" w:hAnsi="Calibri"/>
          <w:noProof/>
          <w:kern w:val="2"/>
          <w:sz w:val="21"/>
          <w:szCs w:val="22"/>
          <w:lang w:val="en-US" w:eastAsia="zh-CN"/>
        </w:rPr>
      </w:pPr>
      <w:r>
        <w:rPr>
          <w:noProof/>
        </w:rPr>
        <w:t>5.X.2</w:t>
      </w:r>
      <w:r w:rsidRPr="00270D2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_Toc128650440 \h </w:instrText>
      </w:r>
      <w:r>
        <w:rPr>
          <w:noProof/>
        </w:rPr>
      </w:r>
      <w:r>
        <w:rPr>
          <w:noProof/>
        </w:rPr>
        <w:fldChar w:fldCharType="separate"/>
      </w:r>
      <w:r>
        <w:rPr>
          <w:noProof/>
        </w:rPr>
        <w:t>15</w:t>
      </w:r>
      <w:r>
        <w:rPr>
          <w:noProof/>
        </w:rPr>
        <w:fldChar w:fldCharType="end"/>
      </w:r>
    </w:p>
    <w:p w14:paraId="0E3640D8" w14:textId="77777777" w:rsidR="007353B5" w:rsidRPr="00270D2D" w:rsidRDefault="007353B5">
      <w:pPr>
        <w:pStyle w:val="32"/>
        <w:rPr>
          <w:rFonts w:ascii="Calibri" w:eastAsia="等线" w:hAnsi="Calibri"/>
          <w:noProof/>
          <w:kern w:val="2"/>
          <w:sz w:val="21"/>
          <w:szCs w:val="22"/>
          <w:lang w:val="en-US" w:eastAsia="zh-CN"/>
        </w:rPr>
      </w:pPr>
      <w:r>
        <w:rPr>
          <w:noProof/>
        </w:rPr>
        <w:t>5.X.3</w:t>
      </w:r>
      <w:r w:rsidRPr="00270D2D">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_Toc128650441 \h </w:instrText>
      </w:r>
      <w:r>
        <w:rPr>
          <w:noProof/>
        </w:rPr>
      </w:r>
      <w:r>
        <w:rPr>
          <w:noProof/>
        </w:rPr>
        <w:fldChar w:fldCharType="separate"/>
      </w:r>
      <w:r>
        <w:rPr>
          <w:noProof/>
        </w:rPr>
        <w:t>15</w:t>
      </w:r>
      <w:r>
        <w:rPr>
          <w:noProof/>
        </w:rPr>
        <w:fldChar w:fldCharType="end"/>
      </w:r>
    </w:p>
    <w:p w14:paraId="52624CD9" w14:textId="77777777" w:rsidR="007353B5" w:rsidRPr="00270D2D" w:rsidRDefault="007353B5">
      <w:pPr>
        <w:pStyle w:val="10"/>
        <w:rPr>
          <w:rFonts w:ascii="Calibri" w:eastAsia="等线" w:hAnsi="Calibri"/>
          <w:noProof/>
          <w:kern w:val="2"/>
          <w:sz w:val="21"/>
          <w:szCs w:val="22"/>
          <w:lang w:val="en-US" w:eastAsia="zh-CN"/>
        </w:rPr>
      </w:pPr>
      <w:r>
        <w:rPr>
          <w:noProof/>
        </w:rPr>
        <w:t>6</w:t>
      </w:r>
      <w:r w:rsidRPr="00270D2D">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_Toc128650442 \h </w:instrText>
      </w:r>
      <w:r>
        <w:rPr>
          <w:noProof/>
        </w:rPr>
      </w:r>
      <w:r>
        <w:rPr>
          <w:noProof/>
        </w:rPr>
        <w:fldChar w:fldCharType="separate"/>
      </w:r>
      <w:r>
        <w:rPr>
          <w:noProof/>
        </w:rPr>
        <w:t>15</w:t>
      </w:r>
      <w:r>
        <w:rPr>
          <w:noProof/>
        </w:rPr>
        <w:fldChar w:fldCharType="end"/>
      </w:r>
    </w:p>
    <w:p w14:paraId="202B0B62"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0</w:t>
      </w:r>
      <w:r w:rsidRPr="00270D2D">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_Toc128650443 \h </w:instrText>
      </w:r>
      <w:r>
        <w:rPr>
          <w:noProof/>
        </w:rPr>
      </w:r>
      <w:r>
        <w:rPr>
          <w:noProof/>
        </w:rPr>
        <w:fldChar w:fldCharType="separate"/>
      </w:r>
      <w:r>
        <w:rPr>
          <w:noProof/>
        </w:rPr>
        <w:t>15</w:t>
      </w:r>
      <w:r>
        <w:rPr>
          <w:noProof/>
        </w:rPr>
        <w:fldChar w:fldCharType="end"/>
      </w:r>
    </w:p>
    <w:p w14:paraId="2E606D51"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w:t>
      </w:r>
      <w:r w:rsidRPr="00270D2D">
        <w:rPr>
          <w:rFonts w:ascii="Calibri" w:eastAsia="等线"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_Toc128650444 \h </w:instrText>
      </w:r>
      <w:r>
        <w:rPr>
          <w:noProof/>
        </w:rPr>
      </w:r>
      <w:r>
        <w:rPr>
          <w:noProof/>
        </w:rPr>
        <w:fldChar w:fldCharType="separate"/>
      </w:r>
      <w:r>
        <w:rPr>
          <w:noProof/>
        </w:rPr>
        <w:t>16</w:t>
      </w:r>
      <w:r>
        <w:rPr>
          <w:noProof/>
        </w:rPr>
        <w:fldChar w:fldCharType="end"/>
      </w:r>
    </w:p>
    <w:p w14:paraId="444E978A"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_Toc128650445 \h </w:instrText>
      </w:r>
      <w:r>
        <w:rPr>
          <w:noProof/>
        </w:rPr>
      </w:r>
      <w:r>
        <w:rPr>
          <w:noProof/>
        </w:rPr>
        <w:fldChar w:fldCharType="separate"/>
      </w:r>
      <w:r>
        <w:rPr>
          <w:noProof/>
        </w:rPr>
        <w:t>16</w:t>
      </w:r>
      <w:r>
        <w:rPr>
          <w:noProof/>
        </w:rPr>
        <w:fldChar w:fldCharType="end"/>
      </w:r>
    </w:p>
    <w:p w14:paraId="16185E2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_Toc128650446 \h </w:instrText>
      </w:r>
      <w:r>
        <w:rPr>
          <w:noProof/>
        </w:rPr>
      </w:r>
      <w:r>
        <w:rPr>
          <w:noProof/>
        </w:rPr>
        <w:fldChar w:fldCharType="separate"/>
      </w:r>
      <w:r>
        <w:rPr>
          <w:noProof/>
        </w:rPr>
        <w:t>16</w:t>
      </w:r>
      <w:r>
        <w:rPr>
          <w:noProof/>
        </w:rPr>
        <w:fldChar w:fldCharType="end"/>
      </w:r>
    </w:p>
    <w:p w14:paraId="3FE1C468"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_Toc128650447 \h </w:instrText>
      </w:r>
      <w:r>
        <w:rPr>
          <w:noProof/>
        </w:rPr>
      </w:r>
      <w:r>
        <w:rPr>
          <w:noProof/>
        </w:rPr>
        <w:fldChar w:fldCharType="separate"/>
      </w:r>
      <w:r>
        <w:rPr>
          <w:noProof/>
        </w:rPr>
        <w:t>17</w:t>
      </w:r>
      <w:r>
        <w:rPr>
          <w:noProof/>
        </w:rPr>
        <w:fldChar w:fldCharType="end"/>
      </w:r>
    </w:p>
    <w:p w14:paraId="53389E60"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w:t>
      </w:r>
      <w:r w:rsidRPr="00270D2D">
        <w:rPr>
          <w:rFonts w:ascii="Calibri" w:eastAsia="等线"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_Toc128650448 \h </w:instrText>
      </w:r>
      <w:r>
        <w:rPr>
          <w:noProof/>
        </w:rPr>
      </w:r>
      <w:r>
        <w:rPr>
          <w:noProof/>
        </w:rPr>
        <w:fldChar w:fldCharType="separate"/>
      </w:r>
      <w:r>
        <w:rPr>
          <w:noProof/>
        </w:rPr>
        <w:t>17</w:t>
      </w:r>
      <w:r>
        <w:rPr>
          <w:noProof/>
        </w:rPr>
        <w:fldChar w:fldCharType="end"/>
      </w:r>
    </w:p>
    <w:p w14:paraId="3E20A57D"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_Toc128650449 \h </w:instrText>
      </w:r>
      <w:r>
        <w:rPr>
          <w:noProof/>
        </w:rPr>
      </w:r>
      <w:r>
        <w:rPr>
          <w:noProof/>
        </w:rPr>
        <w:fldChar w:fldCharType="separate"/>
      </w:r>
      <w:r>
        <w:rPr>
          <w:noProof/>
        </w:rPr>
        <w:t>17</w:t>
      </w:r>
      <w:r>
        <w:rPr>
          <w:noProof/>
        </w:rPr>
        <w:fldChar w:fldCharType="end"/>
      </w:r>
    </w:p>
    <w:p w14:paraId="0579735F"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_Toc128650450 \h </w:instrText>
      </w:r>
      <w:r>
        <w:rPr>
          <w:noProof/>
        </w:rPr>
      </w:r>
      <w:r>
        <w:rPr>
          <w:noProof/>
        </w:rPr>
        <w:fldChar w:fldCharType="separate"/>
      </w:r>
      <w:r>
        <w:rPr>
          <w:noProof/>
        </w:rPr>
        <w:t>18</w:t>
      </w:r>
      <w:r>
        <w:rPr>
          <w:noProof/>
        </w:rPr>
        <w:fldChar w:fldCharType="end"/>
      </w:r>
    </w:p>
    <w:p w14:paraId="1F4BB784"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w:t>
      </w:r>
      <w:r>
        <w:rPr>
          <w:noProof/>
        </w:rPr>
        <w:t>.3</w:t>
      </w:r>
      <w:r w:rsidRPr="00270D2D">
        <w:rPr>
          <w:rFonts w:ascii="Calibri" w:eastAsia="等线"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_Toc128650451 \h </w:instrText>
      </w:r>
      <w:r>
        <w:rPr>
          <w:noProof/>
        </w:rPr>
      </w:r>
      <w:r>
        <w:rPr>
          <w:noProof/>
        </w:rPr>
        <w:fldChar w:fldCharType="separate"/>
      </w:r>
      <w:r>
        <w:rPr>
          <w:noProof/>
        </w:rPr>
        <w:t>19</w:t>
      </w:r>
      <w:r>
        <w:rPr>
          <w:noProof/>
        </w:rPr>
        <w:fldChar w:fldCharType="end"/>
      </w:r>
    </w:p>
    <w:p w14:paraId="36CBF8AD"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3</w:t>
      </w:r>
      <w:r w:rsidRPr="00270D2D">
        <w:rPr>
          <w:rFonts w:ascii="Calibri" w:eastAsia="等线"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_Toc128650452 \h </w:instrText>
      </w:r>
      <w:r>
        <w:rPr>
          <w:noProof/>
        </w:rPr>
      </w:r>
      <w:r>
        <w:rPr>
          <w:noProof/>
        </w:rPr>
        <w:fldChar w:fldCharType="separate"/>
      </w:r>
      <w:r>
        <w:rPr>
          <w:noProof/>
        </w:rPr>
        <w:t>19</w:t>
      </w:r>
      <w:r>
        <w:rPr>
          <w:noProof/>
        </w:rPr>
        <w:fldChar w:fldCharType="end"/>
      </w:r>
    </w:p>
    <w:p w14:paraId="4A0FE7C1"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_Toc128650453 \h </w:instrText>
      </w:r>
      <w:r>
        <w:rPr>
          <w:noProof/>
        </w:rPr>
      </w:r>
      <w:r>
        <w:rPr>
          <w:noProof/>
        </w:rPr>
        <w:fldChar w:fldCharType="separate"/>
      </w:r>
      <w:r>
        <w:rPr>
          <w:noProof/>
        </w:rPr>
        <w:t>19</w:t>
      </w:r>
      <w:r>
        <w:rPr>
          <w:noProof/>
        </w:rPr>
        <w:fldChar w:fldCharType="end"/>
      </w:r>
    </w:p>
    <w:p w14:paraId="5F3AA7F6"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_Toc128650454 \h </w:instrText>
      </w:r>
      <w:r>
        <w:rPr>
          <w:noProof/>
        </w:rPr>
      </w:r>
      <w:r>
        <w:rPr>
          <w:noProof/>
        </w:rPr>
        <w:fldChar w:fldCharType="separate"/>
      </w:r>
      <w:r>
        <w:rPr>
          <w:noProof/>
        </w:rPr>
        <w:t>19</w:t>
      </w:r>
      <w:r>
        <w:rPr>
          <w:noProof/>
        </w:rPr>
        <w:fldChar w:fldCharType="end"/>
      </w:r>
    </w:p>
    <w:p w14:paraId="684A61D4" w14:textId="77777777" w:rsidR="007353B5" w:rsidRPr="00270D2D" w:rsidRDefault="007353B5">
      <w:pPr>
        <w:pStyle w:val="42"/>
        <w:rPr>
          <w:rFonts w:ascii="Calibri" w:eastAsia="等线" w:hAnsi="Calibri"/>
          <w:noProof/>
          <w:kern w:val="2"/>
          <w:sz w:val="21"/>
          <w:szCs w:val="22"/>
          <w:lang w:val="en-US" w:eastAsia="zh-CN"/>
        </w:rPr>
      </w:pPr>
      <w:r>
        <w:rPr>
          <w:noProof/>
          <w:lang w:eastAsia="zh-CN"/>
        </w:rPr>
        <w:t>6.3.2.1</w:t>
      </w:r>
      <w:r w:rsidRPr="00270D2D">
        <w:rPr>
          <w:rFonts w:ascii="Calibri" w:eastAsia="等线"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_Toc128650455 \h </w:instrText>
      </w:r>
      <w:r>
        <w:rPr>
          <w:noProof/>
        </w:rPr>
      </w:r>
      <w:r>
        <w:rPr>
          <w:noProof/>
        </w:rPr>
        <w:fldChar w:fldCharType="separate"/>
      </w:r>
      <w:r>
        <w:rPr>
          <w:noProof/>
        </w:rPr>
        <w:t>19</w:t>
      </w:r>
      <w:r>
        <w:rPr>
          <w:noProof/>
        </w:rPr>
        <w:fldChar w:fldCharType="end"/>
      </w:r>
    </w:p>
    <w:p w14:paraId="0897FD93" w14:textId="77777777" w:rsidR="007353B5" w:rsidRPr="00270D2D" w:rsidRDefault="007353B5">
      <w:pPr>
        <w:pStyle w:val="42"/>
        <w:rPr>
          <w:rFonts w:ascii="Calibri" w:eastAsia="等线" w:hAnsi="Calibri"/>
          <w:noProof/>
          <w:kern w:val="2"/>
          <w:sz w:val="21"/>
          <w:szCs w:val="22"/>
          <w:lang w:val="en-US" w:eastAsia="zh-CN"/>
        </w:rPr>
      </w:pPr>
      <w:r>
        <w:rPr>
          <w:noProof/>
          <w:lang w:eastAsia="zh-CN"/>
        </w:rPr>
        <w:lastRenderedPageBreak/>
        <w:t>6.3.2.2</w:t>
      </w:r>
      <w:r w:rsidRPr="00270D2D">
        <w:rPr>
          <w:rFonts w:ascii="Calibri" w:eastAsia="等线"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_Toc128650456 \h </w:instrText>
      </w:r>
      <w:r>
        <w:rPr>
          <w:noProof/>
        </w:rPr>
      </w:r>
      <w:r>
        <w:rPr>
          <w:noProof/>
        </w:rPr>
        <w:fldChar w:fldCharType="separate"/>
      </w:r>
      <w:r>
        <w:rPr>
          <w:noProof/>
        </w:rPr>
        <w:t>22</w:t>
      </w:r>
      <w:r>
        <w:rPr>
          <w:noProof/>
        </w:rPr>
        <w:fldChar w:fldCharType="end"/>
      </w:r>
    </w:p>
    <w:p w14:paraId="49E7B809"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w:t>
      </w:r>
      <w:r>
        <w:rPr>
          <w:noProof/>
        </w:rPr>
        <w:t>.</w:t>
      </w:r>
      <w:r>
        <w:rPr>
          <w:noProof/>
          <w:lang w:eastAsia="zh-CN"/>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_Toc128650457 \h </w:instrText>
      </w:r>
      <w:r>
        <w:rPr>
          <w:noProof/>
        </w:rPr>
      </w:r>
      <w:r>
        <w:rPr>
          <w:noProof/>
        </w:rPr>
        <w:fldChar w:fldCharType="separate"/>
      </w:r>
      <w:r>
        <w:rPr>
          <w:noProof/>
        </w:rPr>
        <w:t>22</w:t>
      </w:r>
      <w:r>
        <w:rPr>
          <w:noProof/>
        </w:rPr>
        <w:fldChar w:fldCharType="end"/>
      </w:r>
    </w:p>
    <w:p w14:paraId="598BFD9F"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4</w:t>
      </w:r>
      <w:r w:rsidRPr="00270D2D">
        <w:rPr>
          <w:rFonts w:ascii="Calibri" w:eastAsia="等线"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_Toc128650458 \h </w:instrText>
      </w:r>
      <w:r>
        <w:rPr>
          <w:noProof/>
        </w:rPr>
      </w:r>
      <w:r>
        <w:rPr>
          <w:noProof/>
        </w:rPr>
        <w:fldChar w:fldCharType="separate"/>
      </w:r>
      <w:r>
        <w:rPr>
          <w:noProof/>
        </w:rPr>
        <w:t>23</w:t>
      </w:r>
      <w:r>
        <w:rPr>
          <w:noProof/>
        </w:rPr>
        <w:fldChar w:fldCharType="end"/>
      </w:r>
    </w:p>
    <w:p w14:paraId="6A8D9A1F"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4</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_Toc128650459 \h </w:instrText>
      </w:r>
      <w:r>
        <w:rPr>
          <w:noProof/>
        </w:rPr>
      </w:r>
      <w:r>
        <w:rPr>
          <w:noProof/>
        </w:rPr>
        <w:fldChar w:fldCharType="separate"/>
      </w:r>
      <w:r>
        <w:rPr>
          <w:noProof/>
        </w:rPr>
        <w:t>23</w:t>
      </w:r>
      <w:r>
        <w:rPr>
          <w:noProof/>
        </w:rPr>
        <w:fldChar w:fldCharType="end"/>
      </w:r>
    </w:p>
    <w:p w14:paraId="555E7D8A"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4</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_Toc128650460 \h </w:instrText>
      </w:r>
      <w:r>
        <w:rPr>
          <w:noProof/>
        </w:rPr>
      </w:r>
      <w:r>
        <w:rPr>
          <w:noProof/>
        </w:rPr>
        <w:fldChar w:fldCharType="separate"/>
      </w:r>
      <w:r>
        <w:rPr>
          <w:noProof/>
        </w:rPr>
        <w:t>23</w:t>
      </w:r>
      <w:r>
        <w:rPr>
          <w:noProof/>
        </w:rPr>
        <w:fldChar w:fldCharType="end"/>
      </w:r>
    </w:p>
    <w:p w14:paraId="2502EEA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4</w:t>
      </w:r>
      <w:r>
        <w:rPr>
          <w:noProof/>
        </w:rPr>
        <w:t>.</w:t>
      </w:r>
      <w:r>
        <w:rPr>
          <w:noProof/>
          <w:lang w:eastAsia="zh-CN"/>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_Toc128650461 \h </w:instrText>
      </w:r>
      <w:r>
        <w:rPr>
          <w:noProof/>
        </w:rPr>
      </w:r>
      <w:r>
        <w:rPr>
          <w:noProof/>
        </w:rPr>
        <w:fldChar w:fldCharType="separate"/>
      </w:r>
      <w:r>
        <w:rPr>
          <w:noProof/>
        </w:rPr>
        <w:t>25</w:t>
      </w:r>
      <w:r>
        <w:rPr>
          <w:noProof/>
        </w:rPr>
        <w:fldChar w:fldCharType="end"/>
      </w:r>
    </w:p>
    <w:p w14:paraId="7C8A3622"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5</w:t>
      </w:r>
      <w:r w:rsidRPr="00270D2D">
        <w:rPr>
          <w:rFonts w:ascii="Calibri" w:eastAsia="等线"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4915E3">
        <w:rPr>
          <w:noProof/>
          <w:lang w:val="en-US" w:eastAsia="zh-CN"/>
        </w:rPr>
        <w:t xml:space="preserve">Layer-3 </w:t>
      </w:r>
      <w:r>
        <w:rPr>
          <w:noProof/>
        </w:rPr>
        <w:t>U2U Relay</w:t>
      </w:r>
      <w:r>
        <w:rPr>
          <w:noProof/>
        </w:rPr>
        <w:tab/>
      </w:r>
      <w:r>
        <w:rPr>
          <w:noProof/>
        </w:rPr>
        <w:fldChar w:fldCharType="begin"/>
      </w:r>
      <w:r>
        <w:rPr>
          <w:noProof/>
        </w:rPr>
        <w:instrText xml:space="preserve"> PAGEREF _Toc128650462 \h </w:instrText>
      </w:r>
      <w:r>
        <w:rPr>
          <w:noProof/>
        </w:rPr>
      </w:r>
      <w:r>
        <w:rPr>
          <w:noProof/>
        </w:rPr>
        <w:fldChar w:fldCharType="separate"/>
      </w:r>
      <w:r>
        <w:rPr>
          <w:noProof/>
        </w:rPr>
        <w:t>25</w:t>
      </w:r>
      <w:r>
        <w:rPr>
          <w:noProof/>
        </w:rPr>
        <w:fldChar w:fldCharType="end"/>
      </w:r>
    </w:p>
    <w:p w14:paraId="5D4BC2C4"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5</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_Toc128650463 \h </w:instrText>
      </w:r>
      <w:r>
        <w:rPr>
          <w:noProof/>
        </w:rPr>
      </w:r>
      <w:r>
        <w:rPr>
          <w:noProof/>
        </w:rPr>
        <w:fldChar w:fldCharType="separate"/>
      </w:r>
      <w:r>
        <w:rPr>
          <w:noProof/>
        </w:rPr>
        <w:t>25</w:t>
      </w:r>
      <w:r>
        <w:rPr>
          <w:noProof/>
        </w:rPr>
        <w:fldChar w:fldCharType="end"/>
      </w:r>
    </w:p>
    <w:p w14:paraId="3E7BC22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5</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_Toc128650464 \h </w:instrText>
      </w:r>
      <w:r>
        <w:rPr>
          <w:noProof/>
        </w:rPr>
      </w:r>
      <w:r>
        <w:rPr>
          <w:noProof/>
        </w:rPr>
        <w:fldChar w:fldCharType="separate"/>
      </w:r>
      <w:r>
        <w:rPr>
          <w:noProof/>
        </w:rPr>
        <w:t>25</w:t>
      </w:r>
      <w:r>
        <w:rPr>
          <w:noProof/>
        </w:rPr>
        <w:fldChar w:fldCharType="end"/>
      </w:r>
    </w:p>
    <w:p w14:paraId="2CD5248C" w14:textId="77777777" w:rsidR="007353B5" w:rsidRPr="00270D2D" w:rsidRDefault="007353B5">
      <w:pPr>
        <w:pStyle w:val="42"/>
        <w:rPr>
          <w:rFonts w:ascii="Calibri" w:eastAsia="等线" w:hAnsi="Calibri"/>
          <w:noProof/>
          <w:kern w:val="2"/>
          <w:sz w:val="21"/>
          <w:szCs w:val="22"/>
          <w:lang w:val="en-US" w:eastAsia="zh-CN"/>
        </w:rPr>
      </w:pPr>
      <w:r>
        <w:rPr>
          <w:noProof/>
        </w:rPr>
        <w:t>6.</w:t>
      </w:r>
      <w:r w:rsidRPr="004915E3">
        <w:rPr>
          <w:noProof/>
          <w:lang w:val="en-US" w:eastAsia="zh-CN"/>
        </w:rPr>
        <w:t>5</w:t>
      </w:r>
      <w:r>
        <w:rPr>
          <w:noProof/>
        </w:rPr>
        <w:t>.2.1</w:t>
      </w:r>
      <w:r w:rsidRPr="00270D2D">
        <w:rPr>
          <w:rFonts w:ascii="Calibri" w:eastAsia="等线" w:hAnsi="Calibri"/>
          <w:noProof/>
          <w:kern w:val="2"/>
          <w:sz w:val="21"/>
          <w:szCs w:val="22"/>
          <w:lang w:val="en-US" w:eastAsia="zh-CN"/>
        </w:rPr>
        <w:tab/>
      </w:r>
      <w:r>
        <w:rPr>
          <w:noProof/>
        </w:rPr>
        <w:t>PC5 link security establishment procedure</w:t>
      </w:r>
      <w:r w:rsidRPr="004915E3">
        <w:rPr>
          <w:noProof/>
          <w:lang w:val="en-US" w:eastAsia="zh-CN"/>
        </w:rPr>
        <w:t xml:space="preserve"> over User Plane</w:t>
      </w:r>
      <w:r>
        <w:rPr>
          <w:noProof/>
        </w:rPr>
        <w:tab/>
      </w:r>
      <w:r>
        <w:rPr>
          <w:noProof/>
        </w:rPr>
        <w:fldChar w:fldCharType="begin"/>
      </w:r>
      <w:r>
        <w:rPr>
          <w:noProof/>
        </w:rPr>
        <w:instrText xml:space="preserve"> PAGEREF _Toc128650465 \h </w:instrText>
      </w:r>
      <w:r>
        <w:rPr>
          <w:noProof/>
        </w:rPr>
      </w:r>
      <w:r>
        <w:rPr>
          <w:noProof/>
        </w:rPr>
        <w:fldChar w:fldCharType="separate"/>
      </w:r>
      <w:r>
        <w:rPr>
          <w:noProof/>
        </w:rPr>
        <w:t>25</w:t>
      </w:r>
      <w:r>
        <w:rPr>
          <w:noProof/>
        </w:rPr>
        <w:fldChar w:fldCharType="end"/>
      </w:r>
    </w:p>
    <w:p w14:paraId="07E7CD6E" w14:textId="77777777" w:rsidR="007353B5" w:rsidRPr="00270D2D" w:rsidRDefault="007353B5">
      <w:pPr>
        <w:pStyle w:val="42"/>
        <w:rPr>
          <w:rFonts w:ascii="Calibri" w:eastAsia="等线" w:hAnsi="Calibri"/>
          <w:noProof/>
          <w:kern w:val="2"/>
          <w:sz w:val="21"/>
          <w:szCs w:val="22"/>
          <w:lang w:val="en-US" w:eastAsia="zh-CN"/>
        </w:rPr>
      </w:pPr>
      <w:r>
        <w:rPr>
          <w:noProof/>
        </w:rPr>
        <w:t>6.</w:t>
      </w:r>
      <w:r w:rsidRPr="004915E3">
        <w:rPr>
          <w:noProof/>
          <w:lang w:val="en-US" w:eastAsia="zh-CN"/>
        </w:rPr>
        <w:t>5</w:t>
      </w:r>
      <w:r>
        <w:rPr>
          <w:noProof/>
        </w:rPr>
        <w:t>.2.2</w:t>
      </w:r>
      <w:r w:rsidRPr="00270D2D">
        <w:rPr>
          <w:rFonts w:ascii="Calibri" w:eastAsia="等线" w:hAnsi="Calibri"/>
          <w:noProof/>
          <w:kern w:val="2"/>
          <w:sz w:val="21"/>
          <w:szCs w:val="22"/>
          <w:lang w:val="en-US" w:eastAsia="zh-CN"/>
        </w:rPr>
        <w:tab/>
      </w:r>
      <w:r w:rsidRPr="004915E3">
        <w:rPr>
          <w:noProof/>
          <w:lang w:val="en-US" w:eastAsia="zh-CN"/>
        </w:rPr>
        <w:t>PC5 link security establishment procedure over Control Plane</w:t>
      </w:r>
      <w:r>
        <w:rPr>
          <w:noProof/>
        </w:rPr>
        <w:tab/>
      </w:r>
      <w:r>
        <w:rPr>
          <w:noProof/>
        </w:rPr>
        <w:fldChar w:fldCharType="begin"/>
      </w:r>
      <w:r>
        <w:rPr>
          <w:noProof/>
        </w:rPr>
        <w:instrText xml:space="preserve"> PAGEREF _Toc128650466 \h </w:instrText>
      </w:r>
      <w:r>
        <w:rPr>
          <w:noProof/>
        </w:rPr>
      </w:r>
      <w:r>
        <w:rPr>
          <w:noProof/>
        </w:rPr>
        <w:fldChar w:fldCharType="separate"/>
      </w:r>
      <w:r>
        <w:rPr>
          <w:noProof/>
        </w:rPr>
        <w:t>28</w:t>
      </w:r>
      <w:r>
        <w:rPr>
          <w:noProof/>
        </w:rPr>
        <w:fldChar w:fldCharType="end"/>
      </w:r>
    </w:p>
    <w:p w14:paraId="62C09BC6"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rPr>
        <w:t>6.</w:t>
      </w:r>
      <w:r w:rsidRPr="004915E3">
        <w:rPr>
          <w:noProof/>
          <w:lang w:val="en-US" w:eastAsia="zh-CN"/>
        </w:rPr>
        <w:t>5</w:t>
      </w:r>
      <w:r w:rsidRPr="004915E3">
        <w:rPr>
          <w:noProof/>
          <w:lang w:val="en-US"/>
        </w:rPr>
        <w:t>.3</w:t>
      </w:r>
      <w:r w:rsidRPr="00270D2D">
        <w:rPr>
          <w:rFonts w:ascii="Calibri" w:eastAsia="等线" w:hAnsi="Calibri"/>
          <w:noProof/>
          <w:kern w:val="2"/>
          <w:sz w:val="21"/>
          <w:szCs w:val="22"/>
          <w:lang w:val="en-US" w:eastAsia="zh-CN"/>
        </w:rPr>
        <w:tab/>
      </w:r>
      <w:r w:rsidRPr="004915E3">
        <w:rPr>
          <w:noProof/>
          <w:lang w:val="en-US"/>
        </w:rPr>
        <w:t>Evaluation</w:t>
      </w:r>
      <w:r>
        <w:rPr>
          <w:noProof/>
        </w:rPr>
        <w:tab/>
      </w:r>
      <w:r>
        <w:rPr>
          <w:noProof/>
        </w:rPr>
        <w:fldChar w:fldCharType="begin"/>
      </w:r>
      <w:r>
        <w:rPr>
          <w:noProof/>
        </w:rPr>
        <w:instrText xml:space="preserve"> PAGEREF _Toc128650467 \h </w:instrText>
      </w:r>
      <w:r>
        <w:rPr>
          <w:noProof/>
        </w:rPr>
      </w:r>
      <w:r>
        <w:rPr>
          <w:noProof/>
        </w:rPr>
        <w:fldChar w:fldCharType="separate"/>
      </w:r>
      <w:r>
        <w:rPr>
          <w:noProof/>
        </w:rPr>
        <w:t>29</w:t>
      </w:r>
      <w:r>
        <w:rPr>
          <w:noProof/>
        </w:rPr>
        <w:fldChar w:fldCharType="end"/>
      </w:r>
    </w:p>
    <w:p w14:paraId="1224D838"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6</w:t>
      </w:r>
      <w:r w:rsidRPr="00270D2D">
        <w:rPr>
          <w:rFonts w:ascii="Calibri" w:eastAsia="等线" w:hAnsi="Calibri"/>
          <w:noProof/>
          <w:kern w:val="2"/>
          <w:sz w:val="21"/>
          <w:szCs w:val="22"/>
          <w:lang w:val="en-US" w:eastAsia="zh-CN"/>
        </w:rPr>
        <w:tab/>
      </w:r>
      <w:r>
        <w:rPr>
          <w:noProof/>
        </w:rPr>
        <w:t>Solution #</w:t>
      </w:r>
      <w:r>
        <w:rPr>
          <w:noProof/>
          <w:lang w:eastAsia="zh-CN"/>
        </w:rPr>
        <w:t>6</w:t>
      </w:r>
      <w:r>
        <w:rPr>
          <w:noProof/>
        </w:rPr>
        <w:t>: End-to-end security establishment for Layer-2 UE-to-UE relay</w:t>
      </w:r>
      <w:r>
        <w:rPr>
          <w:noProof/>
        </w:rPr>
        <w:tab/>
      </w:r>
      <w:r>
        <w:rPr>
          <w:noProof/>
        </w:rPr>
        <w:fldChar w:fldCharType="begin"/>
      </w:r>
      <w:r>
        <w:rPr>
          <w:noProof/>
        </w:rPr>
        <w:instrText xml:space="preserve"> PAGEREF _Toc128650468 \h </w:instrText>
      </w:r>
      <w:r>
        <w:rPr>
          <w:noProof/>
        </w:rPr>
      </w:r>
      <w:r>
        <w:rPr>
          <w:noProof/>
        </w:rPr>
        <w:fldChar w:fldCharType="separate"/>
      </w:r>
      <w:r>
        <w:rPr>
          <w:noProof/>
        </w:rPr>
        <w:t>30</w:t>
      </w:r>
      <w:r>
        <w:rPr>
          <w:noProof/>
        </w:rPr>
        <w:fldChar w:fldCharType="end"/>
      </w:r>
    </w:p>
    <w:p w14:paraId="2A87954A"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6</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_Toc128650469 \h </w:instrText>
      </w:r>
      <w:r>
        <w:rPr>
          <w:noProof/>
        </w:rPr>
      </w:r>
      <w:r>
        <w:rPr>
          <w:noProof/>
        </w:rPr>
        <w:fldChar w:fldCharType="separate"/>
      </w:r>
      <w:r>
        <w:rPr>
          <w:noProof/>
        </w:rPr>
        <w:t>30</w:t>
      </w:r>
      <w:r>
        <w:rPr>
          <w:noProof/>
        </w:rPr>
        <w:fldChar w:fldCharType="end"/>
      </w:r>
    </w:p>
    <w:p w14:paraId="2E771386"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6</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_Toc128650470 \h </w:instrText>
      </w:r>
      <w:r>
        <w:rPr>
          <w:noProof/>
        </w:rPr>
      </w:r>
      <w:r>
        <w:rPr>
          <w:noProof/>
        </w:rPr>
        <w:fldChar w:fldCharType="separate"/>
      </w:r>
      <w:r>
        <w:rPr>
          <w:noProof/>
        </w:rPr>
        <w:t>30</w:t>
      </w:r>
      <w:r>
        <w:rPr>
          <w:noProof/>
        </w:rPr>
        <w:fldChar w:fldCharType="end"/>
      </w:r>
    </w:p>
    <w:p w14:paraId="2934B4C7" w14:textId="77777777" w:rsidR="007353B5" w:rsidRPr="00270D2D" w:rsidRDefault="007353B5">
      <w:pPr>
        <w:pStyle w:val="42"/>
        <w:rPr>
          <w:rFonts w:ascii="Calibri" w:eastAsia="等线" w:hAnsi="Calibri"/>
          <w:noProof/>
          <w:kern w:val="2"/>
          <w:sz w:val="21"/>
          <w:szCs w:val="22"/>
          <w:lang w:val="en-US" w:eastAsia="zh-CN"/>
        </w:rPr>
      </w:pPr>
      <w:r>
        <w:rPr>
          <w:noProof/>
        </w:rPr>
        <w:t>6.</w:t>
      </w:r>
      <w:r w:rsidRPr="004915E3">
        <w:rPr>
          <w:noProof/>
          <w:lang w:val="en-US" w:eastAsia="zh-CN"/>
        </w:rPr>
        <w:t>6</w:t>
      </w:r>
      <w:r>
        <w:rPr>
          <w:noProof/>
        </w:rPr>
        <w:t>.2.1</w:t>
      </w:r>
      <w:r w:rsidRPr="00270D2D">
        <w:rPr>
          <w:rFonts w:ascii="Calibri" w:eastAsia="等线" w:hAnsi="Calibri"/>
          <w:noProof/>
          <w:kern w:val="2"/>
          <w:sz w:val="21"/>
          <w:szCs w:val="22"/>
          <w:lang w:val="en-US" w:eastAsia="zh-CN"/>
        </w:rPr>
        <w:tab/>
      </w:r>
      <w:r>
        <w:rPr>
          <w:noProof/>
        </w:rPr>
        <w:t>End-to-end security establishment for Layer-2 UE-to-UE relay</w:t>
      </w:r>
      <w:r>
        <w:rPr>
          <w:noProof/>
        </w:rPr>
        <w:tab/>
      </w:r>
      <w:r>
        <w:rPr>
          <w:noProof/>
        </w:rPr>
        <w:fldChar w:fldCharType="begin"/>
      </w:r>
      <w:r>
        <w:rPr>
          <w:noProof/>
        </w:rPr>
        <w:instrText xml:space="preserve"> PAGEREF _Toc128650471 \h </w:instrText>
      </w:r>
      <w:r>
        <w:rPr>
          <w:noProof/>
        </w:rPr>
      </w:r>
      <w:r>
        <w:rPr>
          <w:noProof/>
        </w:rPr>
        <w:fldChar w:fldCharType="separate"/>
      </w:r>
      <w:r>
        <w:rPr>
          <w:noProof/>
        </w:rPr>
        <w:t>30</w:t>
      </w:r>
      <w:r>
        <w:rPr>
          <w:noProof/>
        </w:rPr>
        <w:fldChar w:fldCharType="end"/>
      </w:r>
    </w:p>
    <w:p w14:paraId="6607F980" w14:textId="77777777" w:rsidR="007353B5" w:rsidRPr="00270D2D" w:rsidRDefault="007353B5">
      <w:pPr>
        <w:pStyle w:val="42"/>
        <w:rPr>
          <w:rFonts w:ascii="Calibri" w:eastAsia="等线" w:hAnsi="Calibri"/>
          <w:noProof/>
          <w:kern w:val="2"/>
          <w:sz w:val="21"/>
          <w:szCs w:val="22"/>
          <w:lang w:val="en-US" w:eastAsia="zh-CN"/>
        </w:rPr>
      </w:pPr>
      <w:r>
        <w:rPr>
          <w:noProof/>
        </w:rPr>
        <w:t>6.</w:t>
      </w:r>
      <w:r w:rsidRPr="004915E3">
        <w:rPr>
          <w:noProof/>
          <w:lang w:val="en-US" w:eastAsia="zh-CN"/>
        </w:rPr>
        <w:t>6</w:t>
      </w:r>
      <w:r>
        <w:rPr>
          <w:noProof/>
        </w:rPr>
        <w:t>.2.</w:t>
      </w:r>
      <w:r>
        <w:rPr>
          <w:noProof/>
          <w:lang w:eastAsia="zh-CN"/>
        </w:rPr>
        <w:t>2</w:t>
      </w:r>
      <w:r w:rsidRPr="00270D2D">
        <w:rPr>
          <w:rFonts w:ascii="Calibri" w:eastAsia="等线" w:hAnsi="Calibri"/>
          <w:noProof/>
          <w:kern w:val="2"/>
          <w:sz w:val="21"/>
          <w:szCs w:val="22"/>
          <w:lang w:val="en-US" w:eastAsia="zh-CN"/>
        </w:rPr>
        <w:tab/>
      </w:r>
      <w:r>
        <w:rPr>
          <w:noProof/>
        </w:rPr>
        <w:t>Key Hierarchy for UE-to-UE relay</w:t>
      </w:r>
      <w:r>
        <w:rPr>
          <w:noProof/>
        </w:rPr>
        <w:tab/>
      </w:r>
      <w:r>
        <w:rPr>
          <w:noProof/>
        </w:rPr>
        <w:fldChar w:fldCharType="begin"/>
      </w:r>
      <w:r>
        <w:rPr>
          <w:noProof/>
        </w:rPr>
        <w:instrText xml:space="preserve"> PAGEREF _Toc128650472 \h </w:instrText>
      </w:r>
      <w:r>
        <w:rPr>
          <w:noProof/>
        </w:rPr>
      </w:r>
      <w:r>
        <w:rPr>
          <w:noProof/>
        </w:rPr>
        <w:fldChar w:fldCharType="separate"/>
      </w:r>
      <w:r>
        <w:rPr>
          <w:noProof/>
        </w:rPr>
        <w:t>33</w:t>
      </w:r>
      <w:r>
        <w:rPr>
          <w:noProof/>
        </w:rPr>
        <w:fldChar w:fldCharType="end"/>
      </w:r>
    </w:p>
    <w:p w14:paraId="5AFBA114" w14:textId="77777777" w:rsidR="007353B5" w:rsidRPr="00270D2D" w:rsidRDefault="007353B5">
      <w:pPr>
        <w:pStyle w:val="42"/>
        <w:rPr>
          <w:rFonts w:ascii="Calibri" w:eastAsia="等线" w:hAnsi="Calibri"/>
          <w:noProof/>
          <w:kern w:val="2"/>
          <w:sz w:val="21"/>
          <w:szCs w:val="22"/>
          <w:lang w:val="en-US" w:eastAsia="zh-CN"/>
        </w:rPr>
      </w:pPr>
      <w:r>
        <w:rPr>
          <w:noProof/>
        </w:rPr>
        <w:t>6.</w:t>
      </w:r>
      <w:r w:rsidRPr="004915E3">
        <w:rPr>
          <w:noProof/>
          <w:lang w:val="en-US" w:eastAsia="zh-CN"/>
        </w:rPr>
        <w:t>6</w:t>
      </w:r>
      <w:r>
        <w:rPr>
          <w:noProof/>
        </w:rPr>
        <w:t>.2.</w:t>
      </w:r>
      <w:r>
        <w:rPr>
          <w:noProof/>
          <w:lang w:eastAsia="zh-CN"/>
        </w:rPr>
        <w:t>3</w:t>
      </w:r>
      <w:r w:rsidRPr="00270D2D">
        <w:rPr>
          <w:rFonts w:ascii="Calibri" w:eastAsia="等线" w:hAnsi="Calibri"/>
          <w:noProof/>
          <w:kern w:val="2"/>
          <w:sz w:val="21"/>
          <w:szCs w:val="22"/>
          <w:lang w:val="en-US" w:eastAsia="zh-CN"/>
        </w:rPr>
        <w:tab/>
      </w:r>
      <w:r>
        <w:rPr>
          <w:noProof/>
        </w:rPr>
        <w:t>Key derivation functions</w:t>
      </w:r>
      <w:r>
        <w:rPr>
          <w:noProof/>
        </w:rPr>
        <w:tab/>
      </w:r>
      <w:r>
        <w:rPr>
          <w:noProof/>
        </w:rPr>
        <w:fldChar w:fldCharType="begin"/>
      </w:r>
      <w:r>
        <w:rPr>
          <w:noProof/>
        </w:rPr>
        <w:instrText xml:space="preserve"> PAGEREF _Toc128650473 \h </w:instrText>
      </w:r>
      <w:r>
        <w:rPr>
          <w:noProof/>
        </w:rPr>
      </w:r>
      <w:r>
        <w:rPr>
          <w:noProof/>
        </w:rPr>
        <w:fldChar w:fldCharType="separate"/>
      </w:r>
      <w:r>
        <w:rPr>
          <w:noProof/>
        </w:rPr>
        <w:t>34</w:t>
      </w:r>
      <w:r>
        <w:rPr>
          <w:noProof/>
        </w:rPr>
        <w:fldChar w:fldCharType="end"/>
      </w:r>
    </w:p>
    <w:p w14:paraId="025F6698" w14:textId="77777777" w:rsidR="007353B5" w:rsidRPr="00270D2D" w:rsidRDefault="007353B5">
      <w:pPr>
        <w:pStyle w:val="52"/>
        <w:rPr>
          <w:rFonts w:ascii="Calibri" w:eastAsia="等线" w:hAnsi="Calibri"/>
          <w:noProof/>
          <w:kern w:val="2"/>
          <w:sz w:val="21"/>
          <w:szCs w:val="22"/>
          <w:lang w:val="en-US" w:eastAsia="zh-CN"/>
        </w:rPr>
      </w:pPr>
      <w:r>
        <w:rPr>
          <w:noProof/>
        </w:rPr>
        <w:t>6.</w:t>
      </w:r>
      <w:r w:rsidRPr="004915E3">
        <w:rPr>
          <w:noProof/>
          <w:lang w:val="en-US" w:eastAsia="zh-CN"/>
        </w:rPr>
        <w:t>6</w:t>
      </w:r>
      <w:r>
        <w:rPr>
          <w:noProof/>
        </w:rPr>
        <w:t>.2.</w:t>
      </w:r>
      <w:r>
        <w:rPr>
          <w:noProof/>
          <w:lang w:eastAsia="zh-CN"/>
        </w:rPr>
        <w:t>3.1</w:t>
      </w:r>
      <w:r w:rsidRPr="00270D2D">
        <w:rPr>
          <w:rFonts w:ascii="Calibri" w:eastAsia="等线" w:hAnsi="Calibri"/>
          <w:noProof/>
          <w:kern w:val="2"/>
          <w:sz w:val="21"/>
          <w:szCs w:val="22"/>
          <w:lang w:val="en-US" w:eastAsia="zh-CN"/>
        </w:rPr>
        <w:tab/>
      </w:r>
      <w:r>
        <w:rPr>
          <w:noProof/>
        </w:rPr>
        <w:t>KD-sess derivation function</w:t>
      </w:r>
      <w:r>
        <w:rPr>
          <w:noProof/>
        </w:rPr>
        <w:tab/>
      </w:r>
      <w:r>
        <w:rPr>
          <w:noProof/>
        </w:rPr>
        <w:fldChar w:fldCharType="begin"/>
      </w:r>
      <w:r>
        <w:rPr>
          <w:noProof/>
        </w:rPr>
        <w:instrText xml:space="preserve"> PAGEREF _Toc128650474 \h </w:instrText>
      </w:r>
      <w:r>
        <w:rPr>
          <w:noProof/>
        </w:rPr>
      </w:r>
      <w:r>
        <w:rPr>
          <w:noProof/>
        </w:rPr>
        <w:fldChar w:fldCharType="separate"/>
      </w:r>
      <w:r>
        <w:rPr>
          <w:noProof/>
        </w:rPr>
        <w:t>34</w:t>
      </w:r>
      <w:r>
        <w:rPr>
          <w:noProof/>
        </w:rPr>
        <w:fldChar w:fldCharType="end"/>
      </w:r>
    </w:p>
    <w:p w14:paraId="20EF7F08" w14:textId="77777777" w:rsidR="007353B5" w:rsidRPr="00270D2D" w:rsidRDefault="007353B5">
      <w:pPr>
        <w:pStyle w:val="52"/>
        <w:rPr>
          <w:rFonts w:ascii="Calibri" w:eastAsia="等线" w:hAnsi="Calibri"/>
          <w:noProof/>
          <w:kern w:val="2"/>
          <w:sz w:val="21"/>
          <w:szCs w:val="22"/>
          <w:lang w:val="en-US" w:eastAsia="zh-CN"/>
        </w:rPr>
      </w:pPr>
      <w:r>
        <w:rPr>
          <w:noProof/>
        </w:rPr>
        <w:t>6.</w:t>
      </w:r>
      <w:r w:rsidRPr="004915E3">
        <w:rPr>
          <w:noProof/>
          <w:lang w:val="en-US" w:eastAsia="zh-CN"/>
        </w:rPr>
        <w:t>6</w:t>
      </w:r>
      <w:r>
        <w:rPr>
          <w:noProof/>
        </w:rPr>
        <w:t>.2.</w:t>
      </w:r>
      <w:r>
        <w:rPr>
          <w:noProof/>
          <w:lang w:eastAsia="zh-CN"/>
        </w:rPr>
        <w:t>3.2</w:t>
      </w:r>
      <w:r w:rsidRPr="00270D2D">
        <w:rPr>
          <w:rFonts w:ascii="Calibri" w:eastAsia="等线" w:hAnsi="Calibri"/>
          <w:noProof/>
          <w:kern w:val="2"/>
          <w:sz w:val="21"/>
          <w:szCs w:val="22"/>
          <w:lang w:val="en-US" w:eastAsia="zh-CN"/>
        </w:rPr>
        <w:tab/>
      </w:r>
      <w:r>
        <w:rPr>
          <w:noProof/>
          <w:lang w:eastAsia="x-none"/>
        </w:rPr>
        <w:t>Integrity and encryption keys derivation function</w:t>
      </w:r>
      <w:r>
        <w:rPr>
          <w:noProof/>
        </w:rPr>
        <w:tab/>
      </w:r>
      <w:r>
        <w:rPr>
          <w:noProof/>
        </w:rPr>
        <w:fldChar w:fldCharType="begin"/>
      </w:r>
      <w:r>
        <w:rPr>
          <w:noProof/>
        </w:rPr>
        <w:instrText xml:space="preserve"> PAGEREF _Toc128650475 \h </w:instrText>
      </w:r>
      <w:r>
        <w:rPr>
          <w:noProof/>
        </w:rPr>
      </w:r>
      <w:r>
        <w:rPr>
          <w:noProof/>
        </w:rPr>
        <w:fldChar w:fldCharType="separate"/>
      </w:r>
      <w:r>
        <w:rPr>
          <w:noProof/>
        </w:rPr>
        <w:t>34</w:t>
      </w:r>
      <w:r>
        <w:rPr>
          <w:noProof/>
        </w:rPr>
        <w:fldChar w:fldCharType="end"/>
      </w:r>
    </w:p>
    <w:p w14:paraId="1EE91706"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7</w:t>
      </w:r>
      <w:r w:rsidRPr="00270D2D">
        <w:rPr>
          <w:rFonts w:ascii="Calibri" w:eastAsia="等线"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_Toc128650476 \h </w:instrText>
      </w:r>
      <w:r>
        <w:rPr>
          <w:noProof/>
        </w:rPr>
      </w:r>
      <w:r>
        <w:rPr>
          <w:noProof/>
        </w:rPr>
        <w:fldChar w:fldCharType="separate"/>
      </w:r>
      <w:r>
        <w:rPr>
          <w:noProof/>
        </w:rPr>
        <w:t>34</w:t>
      </w:r>
      <w:r>
        <w:rPr>
          <w:noProof/>
        </w:rPr>
        <w:fldChar w:fldCharType="end"/>
      </w:r>
    </w:p>
    <w:p w14:paraId="6F2505BD"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7</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_Toc128650477 \h </w:instrText>
      </w:r>
      <w:r>
        <w:rPr>
          <w:noProof/>
        </w:rPr>
      </w:r>
      <w:r>
        <w:rPr>
          <w:noProof/>
        </w:rPr>
        <w:fldChar w:fldCharType="separate"/>
      </w:r>
      <w:r>
        <w:rPr>
          <w:noProof/>
        </w:rPr>
        <w:t>34</w:t>
      </w:r>
      <w:r>
        <w:rPr>
          <w:noProof/>
        </w:rPr>
        <w:fldChar w:fldCharType="end"/>
      </w:r>
    </w:p>
    <w:p w14:paraId="7A5A053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7</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_Toc128650478 \h </w:instrText>
      </w:r>
      <w:r>
        <w:rPr>
          <w:noProof/>
        </w:rPr>
      </w:r>
      <w:r>
        <w:rPr>
          <w:noProof/>
        </w:rPr>
        <w:fldChar w:fldCharType="separate"/>
      </w:r>
      <w:r>
        <w:rPr>
          <w:noProof/>
        </w:rPr>
        <w:t>35</w:t>
      </w:r>
      <w:r>
        <w:rPr>
          <w:noProof/>
        </w:rPr>
        <w:fldChar w:fldCharType="end"/>
      </w:r>
    </w:p>
    <w:p w14:paraId="6A86FBD9"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7</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_Toc128650479 \h </w:instrText>
      </w:r>
      <w:r>
        <w:rPr>
          <w:noProof/>
        </w:rPr>
      </w:r>
      <w:r>
        <w:rPr>
          <w:noProof/>
        </w:rPr>
        <w:fldChar w:fldCharType="separate"/>
      </w:r>
      <w:r>
        <w:rPr>
          <w:noProof/>
        </w:rPr>
        <w:t>36</w:t>
      </w:r>
      <w:r>
        <w:rPr>
          <w:noProof/>
        </w:rPr>
        <w:fldChar w:fldCharType="end"/>
      </w:r>
    </w:p>
    <w:p w14:paraId="5778B130"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8</w:t>
      </w:r>
      <w:r w:rsidRPr="00270D2D">
        <w:rPr>
          <w:rFonts w:ascii="Calibri" w:eastAsia="等线"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_Toc128650480 \h </w:instrText>
      </w:r>
      <w:r>
        <w:rPr>
          <w:noProof/>
        </w:rPr>
      </w:r>
      <w:r>
        <w:rPr>
          <w:noProof/>
        </w:rPr>
        <w:fldChar w:fldCharType="separate"/>
      </w:r>
      <w:r>
        <w:rPr>
          <w:noProof/>
        </w:rPr>
        <w:t>36</w:t>
      </w:r>
      <w:r>
        <w:rPr>
          <w:noProof/>
        </w:rPr>
        <w:fldChar w:fldCharType="end"/>
      </w:r>
    </w:p>
    <w:p w14:paraId="4C3253DB"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8</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_Toc128650481 \h </w:instrText>
      </w:r>
      <w:r>
        <w:rPr>
          <w:noProof/>
        </w:rPr>
      </w:r>
      <w:r>
        <w:rPr>
          <w:noProof/>
        </w:rPr>
        <w:fldChar w:fldCharType="separate"/>
      </w:r>
      <w:r>
        <w:rPr>
          <w:noProof/>
        </w:rPr>
        <w:t>36</w:t>
      </w:r>
      <w:r>
        <w:rPr>
          <w:noProof/>
        </w:rPr>
        <w:fldChar w:fldCharType="end"/>
      </w:r>
    </w:p>
    <w:p w14:paraId="41C7D518"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8</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_Toc128650482 \h </w:instrText>
      </w:r>
      <w:r>
        <w:rPr>
          <w:noProof/>
        </w:rPr>
      </w:r>
      <w:r>
        <w:rPr>
          <w:noProof/>
        </w:rPr>
        <w:fldChar w:fldCharType="separate"/>
      </w:r>
      <w:r>
        <w:rPr>
          <w:noProof/>
        </w:rPr>
        <w:t>37</w:t>
      </w:r>
      <w:r>
        <w:rPr>
          <w:noProof/>
        </w:rPr>
        <w:fldChar w:fldCharType="end"/>
      </w:r>
    </w:p>
    <w:p w14:paraId="2A46E013"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8</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_Toc128650483 \h </w:instrText>
      </w:r>
      <w:r>
        <w:rPr>
          <w:noProof/>
        </w:rPr>
      </w:r>
      <w:r>
        <w:rPr>
          <w:noProof/>
        </w:rPr>
        <w:fldChar w:fldCharType="separate"/>
      </w:r>
      <w:r>
        <w:rPr>
          <w:noProof/>
        </w:rPr>
        <w:t>39</w:t>
      </w:r>
      <w:r>
        <w:rPr>
          <w:noProof/>
        </w:rPr>
        <w:fldChar w:fldCharType="end"/>
      </w:r>
    </w:p>
    <w:p w14:paraId="7C0EF105"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9</w:t>
      </w:r>
      <w:r w:rsidRPr="00270D2D">
        <w:rPr>
          <w:rFonts w:ascii="Calibri" w:eastAsia="等线"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_Toc128650484 \h </w:instrText>
      </w:r>
      <w:r>
        <w:rPr>
          <w:noProof/>
        </w:rPr>
      </w:r>
      <w:r>
        <w:rPr>
          <w:noProof/>
        </w:rPr>
        <w:fldChar w:fldCharType="separate"/>
      </w:r>
      <w:r>
        <w:rPr>
          <w:noProof/>
        </w:rPr>
        <w:t>39</w:t>
      </w:r>
      <w:r>
        <w:rPr>
          <w:noProof/>
        </w:rPr>
        <w:fldChar w:fldCharType="end"/>
      </w:r>
    </w:p>
    <w:p w14:paraId="64414EE4"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9</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_Toc128650485 \h </w:instrText>
      </w:r>
      <w:r>
        <w:rPr>
          <w:noProof/>
        </w:rPr>
      </w:r>
      <w:r>
        <w:rPr>
          <w:noProof/>
        </w:rPr>
        <w:fldChar w:fldCharType="separate"/>
      </w:r>
      <w:r>
        <w:rPr>
          <w:noProof/>
        </w:rPr>
        <w:t>39</w:t>
      </w:r>
      <w:r>
        <w:rPr>
          <w:noProof/>
        </w:rPr>
        <w:fldChar w:fldCharType="end"/>
      </w:r>
    </w:p>
    <w:p w14:paraId="387C674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9</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_Toc128650486 \h </w:instrText>
      </w:r>
      <w:r>
        <w:rPr>
          <w:noProof/>
        </w:rPr>
      </w:r>
      <w:r>
        <w:rPr>
          <w:noProof/>
        </w:rPr>
        <w:fldChar w:fldCharType="separate"/>
      </w:r>
      <w:r>
        <w:rPr>
          <w:noProof/>
        </w:rPr>
        <w:t>40</w:t>
      </w:r>
      <w:r>
        <w:rPr>
          <w:noProof/>
        </w:rPr>
        <w:fldChar w:fldCharType="end"/>
      </w:r>
    </w:p>
    <w:p w14:paraId="17920E1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9</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_Toc128650487 \h </w:instrText>
      </w:r>
      <w:r>
        <w:rPr>
          <w:noProof/>
        </w:rPr>
      </w:r>
      <w:r>
        <w:rPr>
          <w:noProof/>
        </w:rPr>
        <w:fldChar w:fldCharType="separate"/>
      </w:r>
      <w:r>
        <w:rPr>
          <w:noProof/>
        </w:rPr>
        <w:t>42</w:t>
      </w:r>
      <w:r>
        <w:rPr>
          <w:noProof/>
        </w:rPr>
        <w:fldChar w:fldCharType="end"/>
      </w:r>
    </w:p>
    <w:p w14:paraId="593279C4"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10</w:t>
      </w:r>
      <w:r w:rsidRPr="00270D2D">
        <w:rPr>
          <w:rFonts w:ascii="Calibri" w:eastAsia="等线"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_Toc128650488 \h </w:instrText>
      </w:r>
      <w:r>
        <w:rPr>
          <w:noProof/>
        </w:rPr>
      </w:r>
      <w:r>
        <w:rPr>
          <w:noProof/>
        </w:rPr>
        <w:fldChar w:fldCharType="separate"/>
      </w:r>
      <w:r>
        <w:rPr>
          <w:noProof/>
        </w:rPr>
        <w:t>42</w:t>
      </w:r>
      <w:r>
        <w:rPr>
          <w:noProof/>
        </w:rPr>
        <w:fldChar w:fldCharType="end"/>
      </w:r>
    </w:p>
    <w:p w14:paraId="00763B0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10</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_Toc128650489 \h </w:instrText>
      </w:r>
      <w:r>
        <w:rPr>
          <w:noProof/>
        </w:rPr>
      </w:r>
      <w:r>
        <w:rPr>
          <w:noProof/>
        </w:rPr>
        <w:fldChar w:fldCharType="separate"/>
      </w:r>
      <w:r>
        <w:rPr>
          <w:noProof/>
        </w:rPr>
        <w:t>42</w:t>
      </w:r>
      <w:r>
        <w:rPr>
          <w:noProof/>
        </w:rPr>
        <w:fldChar w:fldCharType="end"/>
      </w:r>
    </w:p>
    <w:p w14:paraId="52C2774B"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10</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_Toc128650490 \h </w:instrText>
      </w:r>
      <w:r>
        <w:rPr>
          <w:noProof/>
        </w:rPr>
      </w:r>
      <w:r>
        <w:rPr>
          <w:noProof/>
        </w:rPr>
        <w:fldChar w:fldCharType="separate"/>
      </w:r>
      <w:r>
        <w:rPr>
          <w:noProof/>
        </w:rPr>
        <w:t>43</w:t>
      </w:r>
      <w:r>
        <w:rPr>
          <w:noProof/>
        </w:rPr>
        <w:fldChar w:fldCharType="end"/>
      </w:r>
    </w:p>
    <w:p w14:paraId="0967619A" w14:textId="77777777" w:rsidR="007353B5" w:rsidRPr="00270D2D" w:rsidRDefault="007353B5">
      <w:pPr>
        <w:pStyle w:val="42"/>
        <w:rPr>
          <w:rFonts w:ascii="Calibri" w:eastAsia="等线" w:hAnsi="Calibri"/>
          <w:noProof/>
          <w:kern w:val="2"/>
          <w:sz w:val="21"/>
          <w:szCs w:val="22"/>
          <w:lang w:val="en-US" w:eastAsia="zh-CN"/>
        </w:rPr>
      </w:pPr>
      <w:r>
        <w:rPr>
          <w:noProof/>
          <w:lang w:eastAsia="zh-CN"/>
        </w:rPr>
        <w:t>6.10.2.1</w:t>
      </w:r>
      <w:r w:rsidRPr="00270D2D">
        <w:rPr>
          <w:rFonts w:ascii="Calibri" w:eastAsia="等线" w:hAnsi="Calibri"/>
          <w:noProof/>
          <w:kern w:val="2"/>
          <w:sz w:val="21"/>
          <w:szCs w:val="22"/>
          <w:lang w:val="en-US" w:eastAsia="zh-CN"/>
        </w:rPr>
        <w:tab/>
      </w:r>
      <w:r w:rsidRPr="004915E3">
        <w:rPr>
          <w:noProof/>
          <w:color w:val="000000"/>
        </w:rPr>
        <w:t>Parameter provisioning in-coverage and out-of coverage</w:t>
      </w:r>
      <w:r>
        <w:rPr>
          <w:noProof/>
        </w:rPr>
        <w:tab/>
      </w:r>
      <w:r>
        <w:rPr>
          <w:noProof/>
        </w:rPr>
        <w:fldChar w:fldCharType="begin"/>
      </w:r>
      <w:r>
        <w:rPr>
          <w:noProof/>
        </w:rPr>
        <w:instrText xml:space="preserve"> PAGEREF _Toc128650491 \h </w:instrText>
      </w:r>
      <w:r>
        <w:rPr>
          <w:noProof/>
        </w:rPr>
      </w:r>
      <w:r>
        <w:rPr>
          <w:noProof/>
        </w:rPr>
        <w:fldChar w:fldCharType="separate"/>
      </w:r>
      <w:r>
        <w:rPr>
          <w:noProof/>
        </w:rPr>
        <w:t>44</w:t>
      </w:r>
      <w:r>
        <w:rPr>
          <w:noProof/>
        </w:rPr>
        <w:fldChar w:fldCharType="end"/>
      </w:r>
    </w:p>
    <w:p w14:paraId="5E17F85B" w14:textId="77777777" w:rsidR="007353B5" w:rsidRPr="00270D2D" w:rsidRDefault="007353B5">
      <w:pPr>
        <w:pStyle w:val="42"/>
        <w:rPr>
          <w:rFonts w:ascii="Calibri" w:eastAsia="等线" w:hAnsi="Calibri"/>
          <w:noProof/>
          <w:kern w:val="2"/>
          <w:sz w:val="21"/>
          <w:szCs w:val="22"/>
          <w:lang w:val="en-US" w:eastAsia="zh-CN"/>
        </w:rPr>
      </w:pPr>
      <w:r>
        <w:rPr>
          <w:noProof/>
          <w:lang w:eastAsia="zh-CN"/>
        </w:rPr>
        <w:t>6.10.2.2</w:t>
      </w:r>
      <w:r w:rsidRPr="00270D2D">
        <w:rPr>
          <w:rFonts w:ascii="Calibri" w:eastAsia="等线"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_Toc128650492 \h </w:instrText>
      </w:r>
      <w:r>
        <w:rPr>
          <w:noProof/>
        </w:rPr>
      </w:r>
      <w:r>
        <w:rPr>
          <w:noProof/>
        </w:rPr>
        <w:fldChar w:fldCharType="separate"/>
      </w:r>
      <w:r>
        <w:rPr>
          <w:noProof/>
        </w:rPr>
        <w:t>44</w:t>
      </w:r>
      <w:r>
        <w:rPr>
          <w:noProof/>
        </w:rPr>
        <w:fldChar w:fldCharType="end"/>
      </w:r>
    </w:p>
    <w:p w14:paraId="589FA9BA" w14:textId="77777777" w:rsidR="007353B5" w:rsidRPr="00270D2D" w:rsidRDefault="007353B5">
      <w:pPr>
        <w:pStyle w:val="42"/>
        <w:rPr>
          <w:rFonts w:ascii="Calibri" w:eastAsia="等线" w:hAnsi="Calibri"/>
          <w:noProof/>
          <w:kern w:val="2"/>
          <w:sz w:val="21"/>
          <w:szCs w:val="22"/>
          <w:lang w:val="en-US" w:eastAsia="zh-CN"/>
        </w:rPr>
      </w:pPr>
      <w:r>
        <w:rPr>
          <w:noProof/>
          <w:lang w:eastAsia="zh-CN"/>
        </w:rPr>
        <w:t>6.10.2.3</w:t>
      </w:r>
      <w:r w:rsidRPr="00270D2D">
        <w:rPr>
          <w:rFonts w:ascii="Calibri" w:eastAsia="等线"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_Toc128650493 \h </w:instrText>
      </w:r>
      <w:r>
        <w:rPr>
          <w:noProof/>
        </w:rPr>
      </w:r>
      <w:r>
        <w:rPr>
          <w:noProof/>
        </w:rPr>
        <w:fldChar w:fldCharType="separate"/>
      </w:r>
      <w:r>
        <w:rPr>
          <w:noProof/>
        </w:rPr>
        <w:t>44</w:t>
      </w:r>
      <w:r>
        <w:rPr>
          <w:noProof/>
        </w:rPr>
        <w:fldChar w:fldCharType="end"/>
      </w:r>
    </w:p>
    <w:p w14:paraId="003F2947" w14:textId="77777777" w:rsidR="007353B5" w:rsidRPr="00270D2D" w:rsidRDefault="007353B5">
      <w:pPr>
        <w:pStyle w:val="42"/>
        <w:rPr>
          <w:rFonts w:ascii="Calibri" w:eastAsia="等线" w:hAnsi="Calibri"/>
          <w:noProof/>
          <w:kern w:val="2"/>
          <w:sz w:val="21"/>
          <w:szCs w:val="22"/>
          <w:lang w:val="en-US" w:eastAsia="zh-CN"/>
        </w:rPr>
      </w:pPr>
      <w:r>
        <w:rPr>
          <w:noProof/>
          <w:lang w:eastAsia="zh-CN"/>
        </w:rPr>
        <w:t>6.10.2.4</w:t>
      </w:r>
      <w:r w:rsidRPr="00270D2D">
        <w:rPr>
          <w:rFonts w:ascii="Calibri" w:eastAsia="等线"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_Toc128650494 \h </w:instrText>
      </w:r>
      <w:r>
        <w:rPr>
          <w:noProof/>
        </w:rPr>
      </w:r>
      <w:r>
        <w:rPr>
          <w:noProof/>
        </w:rPr>
        <w:fldChar w:fldCharType="separate"/>
      </w:r>
      <w:r>
        <w:rPr>
          <w:noProof/>
        </w:rPr>
        <w:t>45</w:t>
      </w:r>
      <w:r>
        <w:rPr>
          <w:noProof/>
        </w:rPr>
        <w:fldChar w:fldCharType="end"/>
      </w:r>
    </w:p>
    <w:p w14:paraId="121F4111" w14:textId="77777777" w:rsidR="007353B5" w:rsidRPr="00270D2D" w:rsidRDefault="007353B5">
      <w:pPr>
        <w:pStyle w:val="42"/>
        <w:rPr>
          <w:rFonts w:ascii="Calibri" w:eastAsia="等线" w:hAnsi="Calibri"/>
          <w:noProof/>
          <w:kern w:val="2"/>
          <w:sz w:val="21"/>
          <w:szCs w:val="22"/>
          <w:lang w:val="en-US" w:eastAsia="zh-CN"/>
        </w:rPr>
      </w:pPr>
      <w:r>
        <w:rPr>
          <w:noProof/>
          <w:lang w:eastAsia="zh-CN"/>
        </w:rPr>
        <w:t>6.10.2.5</w:t>
      </w:r>
      <w:r w:rsidRPr="00270D2D">
        <w:rPr>
          <w:rFonts w:ascii="Calibri" w:eastAsia="等线"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_Toc128650495 \h </w:instrText>
      </w:r>
      <w:r>
        <w:rPr>
          <w:noProof/>
        </w:rPr>
      </w:r>
      <w:r>
        <w:rPr>
          <w:noProof/>
        </w:rPr>
        <w:fldChar w:fldCharType="separate"/>
      </w:r>
      <w:r>
        <w:rPr>
          <w:noProof/>
        </w:rPr>
        <w:t>45</w:t>
      </w:r>
      <w:r>
        <w:rPr>
          <w:noProof/>
        </w:rPr>
        <w:fldChar w:fldCharType="end"/>
      </w:r>
    </w:p>
    <w:p w14:paraId="540FEC76" w14:textId="77777777" w:rsidR="007353B5" w:rsidRPr="00270D2D" w:rsidRDefault="007353B5">
      <w:pPr>
        <w:pStyle w:val="42"/>
        <w:rPr>
          <w:rFonts w:ascii="Calibri" w:eastAsia="等线" w:hAnsi="Calibri"/>
          <w:noProof/>
          <w:kern w:val="2"/>
          <w:sz w:val="21"/>
          <w:szCs w:val="22"/>
          <w:lang w:val="en-US" w:eastAsia="zh-CN"/>
        </w:rPr>
      </w:pPr>
      <w:r>
        <w:rPr>
          <w:noProof/>
          <w:lang w:eastAsia="zh-CN"/>
        </w:rPr>
        <w:t>6.10.2.6</w:t>
      </w:r>
      <w:r w:rsidRPr="00270D2D">
        <w:rPr>
          <w:rFonts w:ascii="Calibri" w:eastAsia="等线"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_Toc128650496 \h </w:instrText>
      </w:r>
      <w:r>
        <w:rPr>
          <w:noProof/>
        </w:rPr>
      </w:r>
      <w:r>
        <w:rPr>
          <w:noProof/>
        </w:rPr>
        <w:fldChar w:fldCharType="separate"/>
      </w:r>
      <w:r>
        <w:rPr>
          <w:noProof/>
        </w:rPr>
        <w:t>45</w:t>
      </w:r>
      <w:r>
        <w:rPr>
          <w:noProof/>
        </w:rPr>
        <w:fldChar w:fldCharType="end"/>
      </w:r>
    </w:p>
    <w:p w14:paraId="01EF576C"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10</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_Toc128650497 \h </w:instrText>
      </w:r>
      <w:r>
        <w:rPr>
          <w:noProof/>
        </w:rPr>
      </w:r>
      <w:r>
        <w:rPr>
          <w:noProof/>
        </w:rPr>
        <w:fldChar w:fldCharType="separate"/>
      </w:r>
      <w:r>
        <w:rPr>
          <w:noProof/>
        </w:rPr>
        <w:t>45</w:t>
      </w:r>
      <w:r>
        <w:rPr>
          <w:noProof/>
        </w:rPr>
        <w:fldChar w:fldCharType="end"/>
      </w:r>
    </w:p>
    <w:p w14:paraId="55F98D25"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11</w:t>
      </w:r>
      <w:r w:rsidRPr="00270D2D">
        <w:rPr>
          <w:rFonts w:ascii="Calibri" w:eastAsia="等线" w:hAnsi="Calibri"/>
          <w:noProof/>
          <w:kern w:val="2"/>
          <w:sz w:val="21"/>
          <w:szCs w:val="22"/>
          <w:lang w:val="en-US" w:eastAsia="zh-CN"/>
        </w:rPr>
        <w:tab/>
      </w:r>
      <w:r>
        <w:rPr>
          <w:noProof/>
        </w:rPr>
        <w:t>Solution #</w:t>
      </w:r>
      <w:r>
        <w:rPr>
          <w:noProof/>
          <w:lang w:eastAsia="zh-CN"/>
        </w:rPr>
        <w:t>11</w:t>
      </w:r>
      <w:r>
        <w:rPr>
          <w:noProof/>
        </w:rPr>
        <w:t xml:space="preserve">: </w:t>
      </w:r>
      <w:r w:rsidRPr="004915E3">
        <w:rPr>
          <w:noProof/>
          <w:lang w:val="en-US" w:eastAsia="zh-CN"/>
        </w:rPr>
        <w:t>Security for</w:t>
      </w:r>
      <w:r>
        <w:rPr>
          <w:noProof/>
        </w:rPr>
        <w:t xml:space="preserve"> </w:t>
      </w:r>
      <w:r>
        <w:rPr>
          <w:noProof/>
          <w:lang w:eastAsia="zh-CN"/>
        </w:rPr>
        <w:t>UE-to-UE</w:t>
      </w:r>
      <w:r>
        <w:rPr>
          <w:noProof/>
        </w:rPr>
        <w:t xml:space="preserve"> Relay</w:t>
      </w:r>
      <w:r w:rsidRPr="004915E3">
        <w:rPr>
          <w:noProof/>
          <w:lang w:val="en-US" w:eastAsia="zh-CN"/>
        </w:rPr>
        <w:t xml:space="preserve"> (Model A) discovery</w:t>
      </w:r>
      <w:r>
        <w:rPr>
          <w:noProof/>
        </w:rPr>
        <w:tab/>
      </w:r>
      <w:r>
        <w:rPr>
          <w:noProof/>
        </w:rPr>
        <w:fldChar w:fldCharType="begin"/>
      </w:r>
      <w:r>
        <w:rPr>
          <w:noProof/>
        </w:rPr>
        <w:instrText xml:space="preserve"> PAGEREF _Toc128650498 \h </w:instrText>
      </w:r>
      <w:r>
        <w:rPr>
          <w:noProof/>
        </w:rPr>
      </w:r>
      <w:r>
        <w:rPr>
          <w:noProof/>
        </w:rPr>
        <w:fldChar w:fldCharType="separate"/>
      </w:r>
      <w:r>
        <w:rPr>
          <w:noProof/>
        </w:rPr>
        <w:t>46</w:t>
      </w:r>
      <w:r>
        <w:rPr>
          <w:noProof/>
        </w:rPr>
        <w:fldChar w:fldCharType="end"/>
      </w:r>
    </w:p>
    <w:p w14:paraId="61A8A626"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11</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_Toc128650499 \h </w:instrText>
      </w:r>
      <w:r>
        <w:rPr>
          <w:noProof/>
        </w:rPr>
      </w:r>
      <w:r>
        <w:rPr>
          <w:noProof/>
        </w:rPr>
        <w:fldChar w:fldCharType="separate"/>
      </w:r>
      <w:r>
        <w:rPr>
          <w:noProof/>
        </w:rPr>
        <w:t>46</w:t>
      </w:r>
      <w:r>
        <w:rPr>
          <w:noProof/>
        </w:rPr>
        <w:fldChar w:fldCharType="end"/>
      </w:r>
    </w:p>
    <w:p w14:paraId="1DFAEB41"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11</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_Toc128650500 \h </w:instrText>
      </w:r>
      <w:r>
        <w:rPr>
          <w:noProof/>
        </w:rPr>
      </w:r>
      <w:r>
        <w:rPr>
          <w:noProof/>
        </w:rPr>
        <w:fldChar w:fldCharType="separate"/>
      </w:r>
      <w:r>
        <w:rPr>
          <w:noProof/>
        </w:rPr>
        <w:t>46</w:t>
      </w:r>
      <w:r>
        <w:rPr>
          <w:noProof/>
        </w:rPr>
        <w:fldChar w:fldCharType="end"/>
      </w:r>
    </w:p>
    <w:p w14:paraId="3E1FE239" w14:textId="77777777" w:rsidR="007353B5" w:rsidRPr="00270D2D" w:rsidRDefault="007353B5">
      <w:pPr>
        <w:pStyle w:val="32"/>
        <w:rPr>
          <w:rFonts w:ascii="Calibri" w:eastAsia="等线" w:hAnsi="Calibri"/>
          <w:noProof/>
          <w:kern w:val="2"/>
          <w:sz w:val="21"/>
          <w:szCs w:val="22"/>
          <w:lang w:val="en-US" w:eastAsia="zh-CN"/>
        </w:rPr>
      </w:pPr>
      <w:r w:rsidRPr="004915E3">
        <w:rPr>
          <w:noProof/>
          <w:lang w:val="en-US"/>
        </w:rPr>
        <w:t>6.</w:t>
      </w:r>
      <w:r w:rsidRPr="004915E3">
        <w:rPr>
          <w:noProof/>
          <w:lang w:val="en-US" w:eastAsia="zh-CN"/>
        </w:rPr>
        <w:t>11</w:t>
      </w:r>
      <w:r w:rsidRPr="004915E3">
        <w:rPr>
          <w:noProof/>
          <w:lang w:val="en-US"/>
        </w:rPr>
        <w:t>.3</w:t>
      </w:r>
      <w:r w:rsidRPr="00270D2D">
        <w:rPr>
          <w:rFonts w:ascii="Calibri" w:eastAsia="等线" w:hAnsi="Calibri"/>
          <w:noProof/>
          <w:kern w:val="2"/>
          <w:sz w:val="21"/>
          <w:szCs w:val="22"/>
          <w:lang w:val="en-US" w:eastAsia="zh-CN"/>
        </w:rPr>
        <w:tab/>
      </w:r>
      <w:r w:rsidRPr="004915E3">
        <w:rPr>
          <w:noProof/>
          <w:lang w:val="en-US"/>
        </w:rPr>
        <w:t>Evaluation</w:t>
      </w:r>
      <w:r>
        <w:rPr>
          <w:noProof/>
        </w:rPr>
        <w:tab/>
      </w:r>
      <w:r>
        <w:rPr>
          <w:noProof/>
        </w:rPr>
        <w:fldChar w:fldCharType="begin"/>
      </w:r>
      <w:r>
        <w:rPr>
          <w:noProof/>
        </w:rPr>
        <w:instrText xml:space="preserve"> PAGEREF _Toc128650501 \h </w:instrText>
      </w:r>
      <w:r>
        <w:rPr>
          <w:noProof/>
        </w:rPr>
      </w:r>
      <w:r>
        <w:rPr>
          <w:noProof/>
        </w:rPr>
        <w:fldChar w:fldCharType="separate"/>
      </w:r>
      <w:r>
        <w:rPr>
          <w:noProof/>
        </w:rPr>
        <w:t>49</w:t>
      </w:r>
      <w:r>
        <w:rPr>
          <w:noProof/>
        </w:rPr>
        <w:fldChar w:fldCharType="end"/>
      </w:r>
    </w:p>
    <w:p w14:paraId="683674BA"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12</w:t>
      </w:r>
      <w:r w:rsidRPr="00270D2D">
        <w:rPr>
          <w:rFonts w:ascii="Calibri" w:eastAsia="等线"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_Toc128650502 \h </w:instrText>
      </w:r>
      <w:r>
        <w:rPr>
          <w:noProof/>
        </w:rPr>
      </w:r>
      <w:r>
        <w:rPr>
          <w:noProof/>
        </w:rPr>
        <w:fldChar w:fldCharType="separate"/>
      </w:r>
      <w:r>
        <w:rPr>
          <w:noProof/>
        </w:rPr>
        <w:t>49</w:t>
      </w:r>
      <w:r>
        <w:rPr>
          <w:noProof/>
        </w:rPr>
        <w:fldChar w:fldCharType="end"/>
      </w:r>
    </w:p>
    <w:p w14:paraId="0C29037A"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12</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_Toc128650503 \h </w:instrText>
      </w:r>
      <w:r>
        <w:rPr>
          <w:noProof/>
        </w:rPr>
      </w:r>
      <w:r>
        <w:rPr>
          <w:noProof/>
        </w:rPr>
        <w:fldChar w:fldCharType="separate"/>
      </w:r>
      <w:r>
        <w:rPr>
          <w:noProof/>
        </w:rPr>
        <w:t>49</w:t>
      </w:r>
      <w:r>
        <w:rPr>
          <w:noProof/>
        </w:rPr>
        <w:fldChar w:fldCharType="end"/>
      </w:r>
    </w:p>
    <w:p w14:paraId="1C77151F"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12</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_Toc128650504 \h </w:instrText>
      </w:r>
      <w:r>
        <w:rPr>
          <w:noProof/>
        </w:rPr>
      </w:r>
      <w:r>
        <w:rPr>
          <w:noProof/>
        </w:rPr>
        <w:fldChar w:fldCharType="separate"/>
      </w:r>
      <w:r>
        <w:rPr>
          <w:noProof/>
        </w:rPr>
        <w:t>50</w:t>
      </w:r>
      <w:r>
        <w:rPr>
          <w:noProof/>
        </w:rPr>
        <w:fldChar w:fldCharType="end"/>
      </w:r>
    </w:p>
    <w:p w14:paraId="1F7209C6" w14:textId="77777777" w:rsidR="007353B5" w:rsidRPr="00270D2D" w:rsidRDefault="007353B5">
      <w:pPr>
        <w:pStyle w:val="42"/>
        <w:rPr>
          <w:rFonts w:ascii="Calibri" w:eastAsia="等线" w:hAnsi="Calibri"/>
          <w:noProof/>
          <w:kern w:val="2"/>
          <w:sz w:val="21"/>
          <w:szCs w:val="22"/>
          <w:lang w:val="en-US" w:eastAsia="zh-CN"/>
        </w:rPr>
      </w:pPr>
      <w:r>
        <w:rPr>
          <w:noProof/>
        </w:rPr>
        <w:t>6.12.2.1</w:t>
      </w:r>
      <w:r w:rsidRPr="00270D2D">
        <w:rPr>
          <w:rFonts w:ascii="Calibri" w:eastAsia="等线"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_Toc128650505 \h </w:instrText>
      </w:r>
      <w:r>
        <w:rPr>
          <w:noProof/>
        </w:rPr>
      </w:r>
      <w:r>
        <w:rPr>
          <w:noProof/>
        </w:rPr>
        <w:fldChar w:fldCharType="separate"/>
      </w:r>
      <w:r>
        <w:rPr>
          <w:noProof/>
        </w:rPr>
        <w:t>50</w:t>
      </w:r>
      <w:r>
        <w:rPr>
          <w:noProof/>
        </w:rPr>
        <w:fldChar w:fldCharType="end"/>
      </w:r>
    </w:p>
    <w:p w14:paraId="74EDBDA7" w14:textId="77777777" w:rsidR="007353B5" w:rsidRPr="00270D2D" w:rsidRDefault="007353B5">
      <w:pPr>
        <w:pStyle w:val="42"/>
        <w:rPr>
          <w:rFonts w:ascii="Calibri" w:eastAsia="等线" w:hAnsi="Calibri"/>
          <w:noProof/>
          <w:kern w:val="2"/>
          <w:sz w:val="21"/>
          <w:szCs w:val="22"/>
          <w:lang w:val="en-US" w:eastAsia="zh-CN"/>
        </w:rPr>
      </w:pPr>
      <w:r>
        <w:rPr>
          <w:noProof/>
        </w:rPr>
        <w:t>6.12.2.2</w:t>
      </w:r>
      <w:r w:rsidRPr="00270D2D">
        <w:rPr>
          <w:rFonts w:ascii="Calibri" w:eastAsia="等线"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_Toc128650506 \h </w:instrText>
      </w:r>
      <w:r>
        <w:rPr>
          <w:noProof/>
        </w:rPr>
      </w:r>
      <w:r>
        <w:rPr>
          <w:noProof/>
        </w:rPr>
        <w:fldChar w:fldCharType="separate"/>
      </w:r>
      <w:r>
        <w:rPr>
          <w:noProof/>
        </w:rPr>
        <w:t>51</w:t>
      </w:r>
      <w:r>
        <w:rPr>
          <w:noProof/>
        </w:rPr>
        <w:fldChar w:fldCharType="end"/>
      </w:r>
    </w:p>
    <w:p w14:paraId="5F91AFD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12</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_Toc128650507 \h </w:instrText>
      </w:r>
      <w:r>
        <w:rPr>
          <w:noProof/>
        </w:rPr>
      </w:r>
      <w:r>
        <w:rPr>
          <w:noProof/>
        </w:rPr>
        <w:fldChar w:fldCharType="separate"/>
      </w:r>
      <w:r>
        <w:rPr>
          <w:noProof/>
        </w:rPr>
        <w:t>52</w:t>
      </w:r>
      <w:r>
        <w:rPr>
          <w:noProof/>
        </w:rPr>
        <w:fldChar w:fldCharType="end"/>
      </w:r>
    </w:p>
    <w:p w14:paraId="7314CFC1"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13</w:t>
      </w:r>
      <w:r w:rsidRPr="00270D2D">
        <w:rPr>
          <w:rFonts w:ascii="Calibri" w:eastAsia="等线"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_Toc128650508 \h </w:instrText>
      </w:r>
      <w:r>
        <w:rPr>
          <w:noProof/>
        </w:rPr>
      </w:r>
      <w:r>
        <w:rPr>
          <w:noProof/>
        </w:rPr>
        <w:fldChar w:fldCharType="separate"/>
      </w:r>
      <w:r>
        <w:rPr>
          <w:noProof/>
        </w:rPr>
        <w:t>53</w:t>
      </w:r>
      <w:r>
        <w:rPr>
          <w:noProof/>
        </w:rPr>
        <w:fldChar w:fldCharType="end"/>
      </w:r>
    </w:p>
    <w:p w14:paraId="007325D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13</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_Toc128650509 \h </w:instrText>
      </w:r>
      <w:r>
        <w:rPr>
          <w:noProof/>
        </w:rPr>
      </w:r>
      <w:r>
        <w:rPr>
          <w:noProof/>
        </w:rPr>
        <w:fldChar w:fldCharType="separate"/>
      </w:r>
      <w:r>
        <w:rPr>
          <w:noProof/>
        </w:rPr>
        <w:t>53</w:t>
      </w:r>
      <w:r>
        <w:rPr>
          <w:noProof/>
        </w:rPr>
        <w:fldChar w:fldCharType="end"/>
      </w:r>
    </w:p>
    <w:p w14:paraId="5C7F4CD8"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13</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_Toc128650510 \h </w:instrText>
      </w:r>
      <w:r>
        <w:rPr>
          <w:noProof/>
        </w:rPr>
      </w:r>
      <w:r>
        <w:rPr>
          <w:noProof/>
        </w:rPr>
        <w:fldChar w:fldCharType="separate"/>
      </w:r>
      <w:r>
        <w:rPr>
          <w:noProof/>
        </w:rPr>
        <w:t>53</w:t>
      </w:r>
      <w:r>
        <w:rPr>
          <w:noProof/>
        </w:rPr>
        <w:fldChar w:fldCharType="end"/>
      </w:r>
    </w:p>
    <w:p w14:paraId="1AB3ECF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13</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_Toc128650511 \h </w:instrText>
      </w:r>
      <w:r>
        <w:rPr>
          <w:noProof/>
        </w:rPr>
      </w:r>
      <w:r>
        <w:rPr>
          <w:noProof/>
        </w:rPr>
        <w:fldChar w:fldCharType="separate"/>
      </w:r>
      <w:r>
        <w:rPr>
          <w:noProof/>
        </w:rPr>
        <w:t>55</w:t>
      </w:r>
      <w:r>
        <w:rPr>
          <w:noProof/>
        </w:rPr>
        <w:fldChar w:fldCharType="end"/>
      </w:r>
    </w:p>
    <w:p w14:paraId="03966D4A"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14</w:t>
      </w:r>
      <w:r w:rsidRPr="00270D2D">
        <w:rPr>
          <w:rFonts w:ascii="Calibri" w:eastAsia="等线"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_Toc128650512 \h </w:instrText>
      </w:r>
      <w:r>
        <w:rPr>
          <w:noProof/>
        </w:rPr>
      </w:r>
      <w:r>
        <w:rPr>
          <w:noProof/>
        </w:rPr>
        <w:fldChar w:fldCharType="separate"/>
      </w:r>
      <w:r>
        <w:rPr>
          <w:noProof/>
        </w:rPr>
        <w:t>55</w:t>
      </w:r>
      <w:r>
        <w:rPr>
          <w:noProof/>
        </w:rPr>
        <w:fldChar w:fldCharType="end"/>
      </w:r>
    </w:p>
    <w:p w14:paraId="3CEB7425"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14</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_Toc128650513 \h </w:instrText>
      </w:r>
      <w:r>
        <w:rPr>
          <w:noProof/>
        </w:rPr>
      </w:r>
      <w:r>
        <w:rPr>
          <w:noProof/>
        </w:rPr>
        <w:fldChar w:fldCharType="separate"/>
      </w:r>
      <w:r>
        <w:rPr>
          <w:noProof/>
        </w:rPr>
        <w:t>55</w:t>
      </w:r>
      <w:r>
        <w:rPr>
          <w:noProof/>
        </w:rPr>
        <w:fldChar w:fldCharType="end"/>
      </w:r>
    </w:p>
    <w:p w14:paraId="2FD37520"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14</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_Toc128650514 \h </w:instrText>
      </w:r>
      <w:r>
        <w:rPr>
          <w:noProof/>
        </w:rPr>
      </w:r>
      <w:r>
        <w:rPr>
          <w:noProof/>
        </w:rPr>
        <w:fldChar w:fldCharType="separate"/>
      </w:r>
      <w:r>
        <w:rPr>
          <w:noProof/>
        </w:rPr>
        <w:t>55</w:t>
      </w:r>
      <w:r>
        <w:rPr>
          <w:noProof/>
        </w:rPr>
        <w:fldChar w:fldCharType="end"/>
      </w:r>
    </w:p>
    <w:p w14:paraId="5E41239D"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14</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_Toc128650515 \h </w:instrText>
      </w:r>
      <w:r>
        <w:rPr>
          <w:noProof/>
        </w:rPr>
      </w:r>
      <w:r>
        <w:rPr>
          <w:noProof/>
        </w:rPr>
        <w:fldChar w:fldCharType="separate"/>
      </w:r>
      <w:r>
        <w:rPr>
          <w:noProof/>
        </w:rPr>
        <w:t>57</w:t>
      </w:r>
      <w:r>
        <w:rPr>
          <w:noProof/>
        </w:rPr>
        <w:fldChar w:fldCharType="end"/>
      </w:r>
    </w:p>
    <w:p w14:paraId="040039D2" w14:textId="77777777" w:rsidR="007353B5" w:rsidRPr="00270D2D" w:rsidRDefault="007353B5">
      <w:pPr>
        <w:pStyle w:val="22"/>
        <w:rPr>
          <w:rFonts w:ascii="Calibri" w:eastAsia="等线" w:hAnsi="Calibri"/>
          <w:noProof/>
          <w:kern w:val="2"/>
          <w:sz w:val="21"/>
          <w:szCs w:val="22"/>
          <w:lang w:val="en-US" w:eastAsia="zh-CN"/>
        </w:rPr>
      </w:pPr>
      <w:r>
        <w:rPr>
          <w:noProof/>
        </w:rPr>
        <w:lastRenderedPageBreak/>
        <w:t>6.</w:t>
      </w:r>
      <w:r>
        <w:rPr>
          <w:noProof/>
          <w:lang w:eastAsia="zh-CN"/>
        </w:rPr>
        <w:t>15</w:t>
      </w:r>
      <w:r w:rsidRPr="00270D2D">
        <w:rPr>
          <w:rFonts w:ascii="Calibri" w:eastAsia="等线"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_Toc128650516 \h </w:instrText>
      </w:r>
      <w:r>
        <w:rPr>
          <w:noProof/>
        </w:rPr>
      </w:r>
      <w:r>
        <w:rPr>
          <w:noProof/>
        </w:rPr>
        <w:fldChar w:fldCharType="separate"/>
      </w:r>
      <w:r>
        <w:rPr>
          <w:noProof/>
        </w:rPr>
        <w:t>57</w:t>
      </w:r>
      <w:r>
        <w:rPr>
          <w:noProof/>
        </w:rPr>
        <w:fldChar w:fldCharType="end"/>
      </w:r>
    </w:p>
    <w:p w14:paraId="17B6E37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15</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_Toc128650517 \h </w:instrText>
      </w:r>
      <w:r>
        <w:rPr>
          <w:noProof/>
        </w:rPr>
      </w:r>
      <w:r>
        <w:rPr>
          <w:noProof/>
        </w:rPr>
        <w:fldChar w:fldCharType="separate"/>
      </w:r>
      <w:r>
        <w:rPr>
          <w:noProof/>
        </w:rPr>
        <w:t>57</w:t>
      </w:r>
      <w:r>
        <w:rPr>
          <w:noProof/>
        </w:rPr>
        <w:fldChar w:fldCharType="end"/>
      </w:r>
    </w:p>
    <w:p w14:paraId="5E410C38"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15</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_Toc128650518 \h </w:instrText>
      </w:r>
      <w:r>
        <w:rPr>
          <w:noProof/>
        </w:rPr>
      </w:r>
      <w:r>
        <w:rPr>
          <w:noProof/>
        </w:rPr>
        <w:fldChar w:fldCharType="separate"/>
      </w:r>
      <w:r>
        <w:rPr>
          <w:noProof/>
        </w:rPr>
        <w:t>58</w:t>
      </w:r>
      <w:r>
        <w:rPr>
          <w:noProof/>
        </w:rPr>
        <w:fldChar w:fldCharType="end"/>
      </w:r>
    </w:p>
    <w:p w14:paraId="007E9ED5"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15</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_Toc128650519 \h </w:instrText>
      </w:r>
      <w:r>
        <w:rPr>
          <w:noProof/>
        </w:rPr>
      </w:r>
      <w:r>
        <w:rPr>
          <w:noProof/>
        </w:rPr>
        <w:fldChar w:fldCharType="separate"/>
      </w:r>
      <w:r>
        <w:rPr>
          <w:noProof/>
        </w:rPr>
        <w:t>59</w:t>
      </w:r>
      <w:r>
        <w:rPr>
          <w:noProof/>
        </w:rPr>
        <w:fldChar w:fldCharType="end"/>
      </w:r>
    </w:p>
    <w:p w14:paraId="14A006BB"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16</w:t>
      </w:r>
      <w:r w:rsidRPr="00270D2D">
        <w:rPr>
          <w:rFonts w:ascii="Calibri" w:eastAsia="等线"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_Toc128650520 \h </w:instrText>
      </w:r>
      <w:r>
        <w:rPr>
          <w:noProof/>
        </w:rPr>
      </w:r>
      <w:r>
        <w:rPr>
          <w:noProof/>
        </w:rPr>
        <w:fldChar w:fldCharType="separate"/>
      </w:r>
      <w:r>
        <w:rPr>
          <w:noProof/>
        </w:rPr>
        <w:t>59</w:t>
      </w:r>
      <w:r>
        <w:rPr>
          <w:noProof/>
        </w:rPr>
        <w:fldChar w:fldCharType="end"/>
      </w:r>
    </w:p>
    <w:p w14:paraId="5A2EF3FF"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16</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_Toc128650521 \h </w:instrText>
      </w:r>
      <w:r>
        <w:rPr>
          <w:noProof/>
        </w:rPr>
      </w:r>
      <w:r>
        <w:rPr>
          <w:noProof/>
        </w:rPr>
        <w:fldChar w:fldCharType="separate"/>
      </w:r>
      <w:r>
        <w:rPr>
          <w:noProof/>
        </w:rPr>
        <w:t>59</w:t>
      </w:r>
      <w:r>
        <w:rPr>
          <w:noProof/>
        </w:rPr>
        <w:fldChar w:fldCharType="end"/>
      </w:r>
    </w:p>
    <w:p w14:paraId="56536E9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16</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_Toc128650522 \h </w:instrText>
      </w:r>
      <w:r>
        <w:rPr>
          <w:noProof/>
        </w:rPr>
      </w:r>
      <w:r>
        <w:rPr>
          <w:noProof/>
        </w:rPr>
        <w:fldChar w:fldCharType="separate"/>
      </w:r>
      <w:r>
        <w:rPr>
          <w:noProof/>
        </w:rPr>
        <w:t>60</w:t>
      </w:r>
      <w:r>
        <w:rPr>
          <w:noProof/>
        </w:rPr>
        <w:fldChar w:fldCharType="end"/>
      </w:r>
    </w:p>
    <w:p w14:paraId="59C67D2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16</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_Toc128650523 \h </w:instrText>
      </w:r>
      <w:r>
        <w:rPr>
          <w:noProof/>
        </w:rPr>
      </w:r>
      <w:r>
        <w:rPr>
          <w:noProof/>
        </w:rPr>
        <w:fldChar w:fldCharType="separate"/>
      </w:r>
      <w:r>
        <w:rPr>
          <w:noProof/>
        </w:rPr>
        <w:t>60</w:t>
      </w:r>
      <w:r>
        <w:rPr>
          <w:noProof/>
        </w:rPr>
        <w:fldChar w:fldCharType="end"/>
      </w:r>
    </w:p>
    <w:p w14:paraId="2EBB58DF"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17</w:t>
      </w:r>
      <w:r w:rsidRPr="00270D2D">
        <w:rPr>
          <w:rFonts w:ascii="Calibri" w:eastAsia="等线"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_Toc128650524 \h </w:instrText>
      </w:r>
      <w:r>
        <w:rPr>
          <w:noProof/>
        </w:rPr>
      </w:r>
      <w:r>
        <w:rPr>
          <w:noProof/>
        </w:rPr>
        <w:fldChar w:fldCharType="separate"/>
      </w:r>
      <w:r>
        <w:rPr>
          <w:noProof/>
        </w:rPr>
        <w:t>61</w:t>
      </w:r>
      <w:r>
        <w:rPr>
          <w:noProof/>
        </w:rPr>
        <w:fldChar w:fldCharType="end"/>
      </w:r>
    </w:p>
    <w:p w14:paraId="644D1C7B"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17</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_Toc128650525 \h </w:instrText>
      </w:r>
      <w:r>
        <w:rPr>
          <w:noProof/>
        </w:rPr>
      </w:r>
      <w:r>
        <w:rPr>
          <w:noProof/>
        </w:rPr>
        <w:fldChar w:fldCharType="separate"/>
      </w:r>
      <w:r>
        <w:rPr>
          <w:noProof/>
        </w:rPr>
        <w:t>61</w:t>
      </w:r>
      <w:r>
        <w:rPr>
          <w:noProof/>
        </w:rPr>
        <w:fldChar w:fldCharType="end"/>
      </w:r>
    </w:p>
    <w:p w14:paraId="7D4A80BC"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17</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_Toc128650526 \h </w:instrText>
      </w:r>
      <w:r>
        <w:rPr>
          <w:noProof/>
        </w:rPr>
      </w:r>
      <w:r>
        <w:rPr>
          <w:noProof/>
        </w:rPr>
        <w:fldChar w:fldCharType="separate"/>
      </w:r>
      <w:r>
        <w:rPr>
          <w:noProof/>
        </w:rPr>
        <w:t>62</w:t>
      </w:r>
      <w:r>
        <w:rPr>
          <w:noProof/>
        </w:rPr>
        <w:fldChar w:fldCharType="end"/>
      </w:r>
    </w:p>
    <w:p w14:paraId="2E399546"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17</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_Toc128650527 \h </w:instrText>
      </w:r>
      <w:r>
        <w:rPr>
          <w:noProof/>
        </w:rPr>
      </w:r>
      <w:r>
        <w:rPr>
          <w:noProof/>
        </w:rPr>
        <w:fldChar w:fldCharType="separate"/>
      </w:r>
      <w:r>
        <w:rPr>
          <w:noProof/>
        </w:rPr>
        <w:t>63</w:t>
      </w:r>
      <w:r>
        <w:rPr>
          <w:noProof/>
        </w:rPr>
        <w:fldChar w:fldCharType="end"/>
      </w:r>
    </w:p>
    <w:p w14:paraId="72206456"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18</w:t>
      </w:r>
      <w:r w:rsidRPr="00270D2D">
        <w:rPr>
          <w:rFonts w:ascii="Calibri" w:eastAsia="等线"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_Toc128650528 \h </w:instrText>
      </w:r>
      <w:r>
        <w:rPr>
          <w:noProof/>
        </w:rPr>
      </w:r>
      <w:r>
        <w:rPr>
          <w:noProof/>
        </w:rPr>
        <w:fldChar w:fldCharType="separate"/>
      </w:r>
      <w:r>
        <w:rPr>
          <w:noProof/>
        </w:rPr>
        <w:t>63</w:t>
      </w:r>
      <w:r>
        <w:rPr>
          <w:noProof/>
        </w:rPr>
        <w:fldChar w:fldCharType="end"/>
      </w:r>
    </w:p>
    <w:p w14:paraId="5FB62323"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18</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_Toc128650529 \h </w:instrText>
      </w:r>
      <w:r>
        <w:rPr>
          <w:noProof/>
        </w:rPr>
      </w:r>
      <w:r>
        <w:rPr>
          <w:noProof/>
        </w:rPr>
        <w:fldChar w:fldCharType="separate"/>
      </w:r>
      <w:r>
        <w:rPr>
          <w:noProof/>
        </w:rPr>
        <w:t>63</w:t>
      </w:r>
      <w:r>
        <w:rPr>
          <w:noProof/>
        </w:rPr>
        <w:fldChar w:fldCharType="end"/>
      </w:r>
    </w:p>
    <w:p w14:paraId="696EE52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18</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_Toc128650530 \h </w:instrText>
      </w:r>
      <w:r>
        <w:rPr>
          <w:noProof/>
        </w:rPr>
      </w:r>
      <w:r>
        <w:rPr>
          <w:noProof/>
        </w:rPr>
        <w:fldChar w:fldCharType="separate"/>
      </w:r>
      <w:r>
        <w:rPr>
          <w:noProof/>
        </w:rPr>
        <w:t>64</w:t>
      </w:r>
      <w:r>
        <w:rPr>
          <w:noProof/>
        </w:rPr>
        <w:fldChar w:fldCharType="end"/>
      </w:r>
    </w:p>
    <w:p w14:paraId="5E592703"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18</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_Toc128650531 \h </w:instrText>
      </w:r>
      <w:r>
        <w:rPr>
          <w:noProof/>
        </w:rPr>
      </w:r>
      <w:r>
        <w:rPr>
          <w:noProof/>
        </w:rPr>
        <w:fldChar w:fldCharType="separate"/>
      </w:r>
      <w:r>
        <w:rPr>
          <w:noProof/>
        </w:rPr>
        <w:t>64</w:t>
      </w:r>
      <w:r>
        <w:rPr>
          <w:noProof/>
        </w:rPr>
        <w:fldChar w:fldCharType="end"/>
      </w:r>
    </w:p>
    <w:p w14:paraId="1D3A79E1" w14:textId="77777777" w:rsidR="007353B5" w:rsidRPr="00270D2D" w:rsidRDefault="007353B5">
      <w:pPr>
        <w:pStyle w:val="22"/>
        <w:rPr>
          <w:rFonts w:ascii="Calibri" w:eastAsia="等线" w:hAnsi="Calibri"/>
          <w:noProof/>
          <w:kern w:val="2"/>
          <w:sz w:val="21"/>
          <w:szCs w:val="22"/>
          <w:lang w:val="en-US" w:eastAsia="zh-CN"/>
        </w:rPr>
      </w:pPr>
      <w:r>
        <w:rPr>
          <w:noProof/>
          <w:lang w:eastAsia="ko-KR"/>
        </w:rPr>
        <w:t>6.19</w:t>
      </w:r>
      <w:r w:rsidRPr="00270D2D">
        <w:rPr>
          <w:rFonts w:ascii="Calibri" w:eastAsia="等线"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_Toc128650532 \h </w:instrText>
      </w:r>
      <w:r>
        <w:rPr>
          <w:noProof/>
        </w:rPr>
      </w:r>
      <w:r>
        <w:rPr>
          <w:noProof/>
        </w:rPr>
        <w:fldChar w:fldCharType="separate"/>
      </w:r>
      <w:r>
        <w:rPr>
          <w:noProof/>
        </w:rPr>
        <w:t>65</w:t>
      </w:r>
      <w:r>
        <w:rPr>
          <w:noProof/>
        </w:rPr>
        <w:fldChar w:fldCharType="end"/>
      </w:r>
    </w:p>
    <w:p w14:paraId="676273C5" w14:textId="77777777" w:rsidR="007353B5" w:rsidRPr="00270D2D" w:rsidRDefault="007353B5">
      <w:pPr>
        <w:pStyle w:val="32"/>
        <w:rPr>
          <w:rFonts w:ascii="Calibri" w:eastAsia="等线" w:hAnsi="Calibri"/>
          <w:noProof/>
          <w:kern w:val="2"/>
          <w:sz w:val="21"/>
          <w:szCs w:val="22"/>
          <w:lang w:val="en-US" w:eastAsia="zh-CN"/>
        </w:rPr>
      </w:pPr>
      <w:r>
        <w:rPr>
          <w:noProof/>
          <w:lang w:eastAsia="ko-KR"/>
        </w:rPr>
        <w:t>6.19.1</w:t>
      </w:r>
      <w:r w:rsidRPr="00270D2D">
        <w:rPr>
          <w:rFonts w:ascii="Calibri" w:eastAsia="等线"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_Toc128650533 \h </w:instrText>
      </w:r>
      <w:r>
        <w:rPr>
          <w:noProof/>
        </w:rPr>
      </w:r>
      <w:r>
        <w:rPr>
          <w:noProof/>
        </w:rPr>
        <w:fldChar w:fldCharType="separate"/>
      </w:r>
      <w:r>
        <w:rPr>
          <w:noProof/>
        </w:rPr>
        <w:t>65</w:t>
      </w:r>
      <w:r>
        <w:rPr>
          <w:noProof/>
        </w:rPr>
        <w:fldChar w:fldCharType="end"/>
      </w:r>
    </w:p>
    <w:p w14:paraId="47002DE6" w14:textId="77777777" w:rsidR="007353B5" w:rsidRPr="00270D2D" w:rsidRDefault="007353B5">
      <w:pPr>
        <w:pStyle w:val="32"/>
        <w:rPr>
          <w:rFonts w:ascii="Calibri" w:eastAsia="等线" w:hAnsi="Calibri"/>
          <w:noProof/>
          <w:kern w:val="2"/>
          <w:sz w:val="21"/>
          <w:szCs w:val="22"/>
          <w:lang w:val="en-US" w:eastAsia="zh-CN"/>
        </w:rPr>
      </w:pPr>
      <w:r>
        <w:rPr>
          <w:noProof/>
          <w:lang w:eastAsia="ko-KR"/>
        </w:rPr>
        <w:t>6.19.2</w:t>
      </w:r>
      <w:r w:rsidRPr="00270D2D">
        <w:rPr>
          <w:rFonts w:ascii="Calibri" w:eastAsia="等线"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_Toc128650534 \h </w:instrText>
      </w:r>
      <w:r>
        <w:rPr>
          <w:noProof/>
        </w:rPr>
      </w:r>
      <w:r>
        <w:rPr>
          <w:noProof/>
        </w:rPr>
        <w:fldChar w:fldCharType="separate"/>
      </w:r>
      <w:r>
        <w:rPr>
          <w:noProof/>
        </w:rPr>
        <w:t>65</w:t>
      </w:r>
      <w:r>
        <w:rPr>
          <w:noProof/>
        </w:rPr>
        <w:fldChar w:fldCharType="end"/>
      </w:r>
    </w:p>
    <w:p w14:paraId="6CEDA885" w14:textId="77777777" w:rsidR="007353B5" w:rsidRPr="00270D2D" w:rsidRDefault="007353B5">
      <w:pPr>
        <w:pStyle w:val="42"/>
        <w:rPr>
          <w:rFonts w:ascii="Calibri" w:eastAsia="等线" w:hAnsi="Calibri"/>
          <w:noProof/>
          <w:kern w:val="2"/>
          <w:sz w:val="21"/>
          <w:szCs w:val="22"/>
          <w:lang w:val="en-US" w:eastAsia="zh-CN"/>
        </w:rPr>
      </w:pPr>
      <w:r w:rsidRPr="004915E3">
        <w:rPr>
          <w:rFonts w:eastAsia="Malgun Gothic"/>
          <w:noProof/>
          <w:lang w:eastAsia="ko-KR"/>
        </w:rPr>
        <w:t>6.19.2.1</w:t>
      </w:r>
      <w:r w:rsidRPr="00270D2D">
        <w:rPr>
          <w:rFonts w:ascii="Calibri" w:eastAsia="等线" w:hAnsi="Calibri"/>
          <w:noProof/>
          <w:kern w:val="2"/>
          <w:sz w:val="21"/>
          <w:szCs w:val="22"/>
          <w:lang w:val="en-US" w:eastAsia="zh-CN"/>
        </w:rPr>
        <w:tab/>
      </w:r>
      <w:r w:rsidRPr="004915E3">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_Toc128650535 \h </w:instrText>
      </w:r>
      <w:r>
        <w:rPr>
          <w:noProof/>
        </w:rPr>
      </w:r>
      <w:r>
        <w:rPr>
          <w:noProof/>
        </w:rPr>
        <w:fldChar w:fldCharType="separate"/>
      </w:r>
      <w:r>
        <w:rPr>
          <w:noProof/>
        </w:rPr>
        <w:t>65</w:t>
      </w:r>
      <w:r>
        <w:rPr>
          <w:noProof/>
        </w:rPr>
        <w:fldChar w:fldCharType="end"/>
      </w:r>
    </w:p>
    <w:p w14:paraId="7466D998" w14:textId="77777777" w:rsidR="007353B5" w:rsidRPr="00270D2D" w:rsidRDefault="007353B5">
      <w:pPr>
        <w:pStyle w:val="42"/>
        <w:rPr>
          <w:rFonts w:ascii="Calibri" w:eastAsia="等线" w:hAnsi="Calibri"/>
          <w:noProof/>
          <w:kern w:val="2"/>
          <w:sz w:val="21"/>
          <w:szCs w:val="22"/>
          <w:lang w:val="en-US" w:eastAsia="zh-CN"/>
        </w:rPr>
      </w:pPr>
      <w:r w:rsidRPr="004915E3">
        <w:rPr>
          <w:rFonts w:eastAsia="Malgun Gothic"/>
          <w:noProof/>
          <w:lang w:eastAsia="ko-KR"/>
        </w:rPr>
        <w:t>6.19.2.2</w:t>
      </w:r>
      <w:r w:rsidRPr="00270D2D">
        <w:rPr>
          <w:rFonts w:ascii="Calibri" w:eastAsia="等线" w:hAnsi="Calibri"/>
          <w:noProof/>
          <w:kern w:val="2"/>
          <w:sz w:val="21"/>
          <w:szCs w:val="22"/>
          <w:lang w:val="en-US" w:eastAsia="zh-CN"/>
        </w:rPr>
        <w:tab/>
      </w:r>
      <w:r w:rsidRPr="004915E3">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_Toc128650536 \h </w:instrText>
      </w:r>
      <w:r>
        <w:rPr>
          <w:noProof/>
        </w:rPr>
      </w:r>
      <w:r>
        <w:rPr>
          <w:noProof/>
        </w:rPr>
        <w:fldChar w:fldCharType="separate"/>
      </w:r>
      <w:r>
        <w:rPr>
          <w:noProof/>
        </w:rPr>
        <w:t>66</w:t>
      </w:r>
      <w:r>
        <w:rPr>
          <w:noProof/>
        </w:rPr>
        <w:fldChar w:fldCharType="end"/>
      </w:r>
    </w:p>
    <w:p w14:paraId="28B68FFC" w14:textId="77777777" w:rsidR="007353B5" w:rsidRPr="00270D2D" w:rsidRDefault="007353B5">
      <w:pPr>
        <w:pStyle w:val="42"/>
        <w:rPr>
          <w:rFonts w:ascii="Calibri" w:eastAsia="等线" w:hAnsi="Calibri"/>
          <w:noProof/>
          <w:kern w:val="2"/>
          <w:sz w:val="21"/>
          <w:szCs w:val="22"/>
          <w:lang w:val="en-US" w:eastAsia="zh-CN"/>
        </w:rPr>
      </w:pPr>
      <w:r w:rsidRPr="004915E3">
        <w:rPr>
          <w:rFonts w:eastAsia="Malgun Gothic"/>
          <w:noProof/>
          <w:lang w:eastAsia="ko-KR"/>
        </w:rPr>
        <w:t>6.19.2.3</w:t>
      </w:r>
      <w:r w:rsidRPr="00270D2D">
        <w:rPr>
          <w:rFonts w:ascii="Calibri" w:eastAsia="等线" w:hAnsi="Calibri"/>
          <w:noProof/>
          <w:kern w:val="2"/>
          <w:sz w:val="21"/>
          <w:szCs w:val="22"/>
          <w:lang w:val="en-US" w:eastAsia="zh-CN"/>
        </w:rPr>
        <w:tab/>
      </w:r>
      <w:r w:rsidRPr="004915E3">
        <w:rPr>
          <w:rFonts w:eastAsia="Malgun Gothic"/>
          <w:noProof/>
          <w:lang w:eastAsia="ko-KR"/>
        </w:rPr>
        <w:t>Authorization and Parameter Provisioning to the UEs</w:t>
      </w:r>
      <w:r>
        <w:rPr>
          <w:noProof/>
        </w:rPr>
        <w:tab/>
      </w:r>
      <w:r>
        <w:rPr>
          <w:noProof/>
        </w:rPr>
        <w:fldChar w:fldCharType="begin"/>
      </w:r>
      <w:r>
        <w:rPr>
          <w:noProof/>
        </w:rPr>
        <w:instrText xml:space="preserve"> PAGEREF _Toc128650537 \h </w:instrText>
      </w:r>
      <w:r>
        <w:rPr>
          <w:noProof/>
        </w:rPr>
      </w:r>
      <w:r>
        <w:rPr>
          <w:noProof/>
        </w:rPr>
        <w:fldChar w:fldCharType="separate"/>
      </w:r>
      <w:r>
        <w:rPr>
          <w:noProof/>
        </w:rPr>
        <w:t>67</w:t>
      </w:r>
      <w:r>
        <w:rPr>
          <w:noProof/>
        </w:rPr>
        <w:fldChar w:fldCharType="end"/>
      </w:r>
    </w:p>
    <w:p w14:paraId="7EBE8272" w14:textId="77777777" w:rsidR="007353B5" w:rsidRPr="00270D2D" w:rsidRDefault="007353B5">
      <w:pPr>
        <w:pStyle w:val="32"/>
        <w:rPr>
          <w:rFonts w:ascii="Calibri" w:eastAsia="等线" w:hAnsi="Calibri"/>
          <w:noProof/>
          <w:kern w:val="2"/>
          <w:sz w:val="21"/>
          <w:szCs w:val="22"/>
          <w:lang w:val="en-US" w:eastAsia="zh-CN"/>
        </w:rPr>
      </w:pPr>
      <w:r>
        <w:rPr>
          <w:noProof/>
          <w:lang w:eastAsia="ko-KR"/>
        </w:rPr>
        <w:t>6.19.3</w:t>
      </w:r>
      <w:r w:rsidRPr="00270D2D">
        <w:rPr>
          <w:rFonts w:ascii="Calibri" w:eastAsia="等线"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_Toc128650538 \h </w:instrText>
      </w:r>
      <w:r>
        <w:rPr>
          <w:noProof/>
        </w:rPr>
      </w:r>
      <w:r>
        <w:rPr>
          <w:noProof/>
        </w:rPr>
        <w:fldChar w:fldCharType="separate"/>
      </w:r>
      <w:r>
        <w:rPr>
          <w:noProof/>
        </w:rPr>
        <w:t>68</w:t>
      </w:r>
      <w:r>
        <w:rPr>
          <w:noProof/>
        </w:rPr>
        <w:fldChar w:fldCharType="end"/>
      </w:r>
    </w:p>
    <w:p w14:paraId="6D9F4FB0"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20</w:t>
      </w:r>
      <w:r w:rsidRPr="00270D2D">
        <w:rPr>
          <w:rFonts w:ascii="Calibri" w:eastAsia="等线"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_Toc128650539 \h </w:instrText>
      </w:r>
      <w:r>
        <w:rPr>
          <w:noProof/>
        </w:rPr>
      </w:r>
      <w:r>
        <w:rPr>
          <w:noProof/>
        </w:rPr>
        <w:fldChar w:fldCharType="separate"/>
      </w:r>
      <w:r>
        <w:rPr>
          <w:noProof/>
        </w:rPr>
        <w:t>68</w:t>
      </w:r>
      <w:r>
        <w:rPr>
          <w:noProof/>
        </w:rPr>
        <w:fldChar w:fldCharType="end"/>
      </w:r>
    </w:p>
    <w:p w14:paraId="13C111F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20</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_Toc128650540 \h </w:instrText>
      </w:r>
      <w:r>
        <w:rPr>
          <w:noProof/>
        </w:rPr>
      </w:r>
      <w:r>
        <w:rPr>
          <w:noProof/>
        </w:rPr>
        <w:fldChar w:fldCharType="separate"/>
      </w:r>
      <w:r>
        <w:rPr>
          <w:noProof/>
        </w:rPr>
        <w:t>68</w:t>
      </w:r>
      <w:r>
        <w:rPr>
          <w:noProof/>
        </w:rPr>
        <w:fldChar w:fldCharType="end"/>
      </w:r>
    </w:p>
    <w:p w14:paraId="70DA1FE4"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20</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_Toc128650541 \h </w:instrText>
      </w:r>
      <w:r>
        <w:rPr>
          <w:noProof/>
        </w:rPr>
      </w:r>
      <w:r>
        <w:rPr>
          <w:noProof/>
        </w:rPr>
        <w:fldChar w:fldCharType="separate"/>
      </w:r>
      <w:r>
        <w:rPr>
          <w:noProof/>
        </w:rPr>
        <w:t>69</w:t>
      </w:r>
      <w:r>
        <w:rPr>
          <w:noProof/>
        </w:rPr>
        <w:fldChar w:fldCharType="end"/>
      </w:r>
    </w:p>
    <w:p w14:paraId="7B0669C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20</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_Toc128650542 \h </w:instrText>
      </w:r>
      <w:r>
        <w:rPr>
          <w:noProof/>
        </w:rPr>
      </w:r>
      <w:r>
        <w:rPr>
          <w:noProof/>
        </w:rPr>
        <w:fldChar w:fldCharType="separate"/>
      </w:r>
      <w:r>
        <w:rPr>
          <w:noProof/>
        </w:rPr>
        <w:t>71</w:t>
      </w:r>
      <w:r>
        <w:rPr>
          <w:noProof/>
        </w:rPr>
        <w:fldChar w:fldCharType="end"/>
      </w:r>
    </w:p>
    <w:p w14:paraId="401421F3"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21</w:t>
      </w:r>
      <w:r w:rsidRPr="00270D2D">
        <w:rPr>
          <w:rFonts w:ascii="Calibri" w:eastAsia="等线"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_Toc128650543 \h </w:instrText>
      </w:r>
      <w:r>
        <w:rPr>
          <w:noProof/>
        </w:rPr>
      </w:r>
      <w:r>
        <w:rPr>
          <w:noProof/>
        </w:rPr>
        <w:fldChar w:fldCharType="separate"/>
      </w:r>
      <w:r>
        <w:rPr>
          <w:noProof/>
        </w:rPr>
        <w:t>71</w:t>
      </w:r>
      <w:r>
        <w:rPr>
          <w:noProof/>
        </w:rPr>
        <w:fldChar w:fldCharType="end"/>
      </w:r>
    </w:p>
    <w:p w14:paraId="5F674576"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_Toc128650544 \h </w:instrText>
      </w:r>
      <w:r>
        <w:rPr>
          <w:noProof/>
        </w:rPr>
      </w:r>
      <w:r>
        <w:rPr>
          <w:noProof/>
        </w:rPr>
        <w:fldChar w:fldCharType="separate"/>
      </w:r>
      <w:r>
        <w:rPr>
          <w:noProof/>
        </w:rPr>
        <w:t>71</w:t>
      </w:r>
      <w:r>
        <w:rPr>
          <w:noProof/>
        </w:rPr>
        <w:fldChar w:fldCharType="end"/>
      </w:r>
    </w:p>
    <w:p w14:paraId="17E0A61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21</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_Toc128650545 \h </w:instrText>
      </w:r>
      <w:r>
        <w:rPr>
          <w:noProof/>
        </w:rPr>
      </w:r>
      <w:r>
        <w:rPr>
          <w:noProof/>
        </w:rPr>
        <w:fldChar w:fldCharType="separate"/>
      </w:r>
      <w:r>
        <w:rPr>
          <w:noProof/>
        </w:rPr>
        <w:t>71</w:t>
      </w:r>
      <w:r>
        <w:rPr>
          <w:noProof/>
        </w:rPr>
        <w:fldChar w:fldCharType="end"/>
      </w:r>
    </w:p>
    <w:p w14:paraId="204FD11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21</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_Toc128650546 \h </w:instrText>
      </w:r>
      <w:r>
        <w:rPr>
          <w:noProof/>
        </w:rPr>
      </w:r>
      <w:r>
        <w:rPr>
          <w:noProof/>
        </w:rPr>
        <w:fldChar w:fldCharType="separate"/>
      </w:r>
      <w:r>
        <w:rPr>
          <w:noProof/>
        </w:rPr>
        <w:t>72</w:t>
      </w:r>
      <w:r>
        <w:rPr>
          <w:noProof/>
        </w:rPr>
        <w:fldChar w:fldCharType="end"/>
      </w:r>
    </w:p>
    <w:p w14:paraId="31151CF3"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22</w:t>
      </w:r>
      <w:r w:rsidRPr="00270D2D">
        <w:rPr>
          <w:rFonts w:ascii="Calibri" w:eastAsia="等线"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_Toc128650547 \h </w:instrText>
      </w:r>
      <w:r>
        <w:rPr>
          <w:noProof/>
        </w:rPr>
      </w:r>
      <w:r>
        <w:rPr>
          <w:noProof/>
        </w:rPr>
        <w:fldChar w:fldCharType="separate"/>
      </w:r>
      <w:r>
        <w:rPr>
          <w:noProof/>
        </w:rPr>
        <w:t>72</w:t>
      </w:r>
      <w:r>
        <w:rPr>
          <w:noProof/>
        </w:rPr>
        <w:fldChar w:fldCharType="end"/>
      </w:r>
    </w:p>
    <w:p w14:paraId="12045598"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22</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_Toc128650548 \h </w:instrText>
      </w:r>
      <w:r>
        <w:rPr>
          <w:noProof/>
        </w:rPr>
      </w:r>
      <w:r>
        <w:rPr>
          <w:noProof/>
        </w:rPr>
        <w:fldChar w:fldCharType="separate"/>
      </w:r>
      <w:r>
        <w:rPr>
          <w:noProof/>
        </w:rPr>
        <w:t>72</w:t>
      </w:r>
      <w:r>
        <w:rPr>
          <w:noProof/>
        </w:rPr>
        <w:fldChar w:fldCharType="end"/>
      </w:r>
    </w:p>
    <w:p w14:paraId="4B546E5A"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22</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_Toc128650549 \h </w:instrText>
      </w:r>
      <w:r>
        <w:rPr>
          <w:noProof/>
        </w:rPr>
      </w:r>
      <w:r>
        <w:rPr>
          <w:noProof/>
        </w:rPr>
        <w:fldChar w:fldCharType="separate"/>
      </w:r>
      <w:r>
        <w:rPr>
          <w:noProof/>
        </w:rPr>
        <w:t>72</w:t>
      </w:r>
      <w:r>
        <w:rPr>
          <w:noProof/>
        </w:rPr>
        <w:fldChar w:fldCharType="end"/>
      </w:r>
    </w:p>
    <w:p w14:paraId="011A4D23"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22</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_Toc128650550 \h </w:instrText>
      </w:r>
      <w:r>
        <w:rPr>
          <w:noProof/>
        </w:rPr>
      </w:r>
      <w:r>
        <w:rPr>
          <w:noProof/>
        </w:rPr>
        <w:fldChar w:fldCharType="separate"/>
      </w:r>
      <w:r>
        <w:rPr>
          <w:noProof/>
        </w:rPr>
        <w:t>73</w:t>
      </w:r>
      <w:r>
        <w:rPr>
          <w:noProof/>
        </w:rPr>
        <w:fldChar w:fldCharType="end"/>
      </w:r>
    </w:p>
    <w:p w14:paraId="690DF468" w14:textId="77777777" w:rsidR="007353B5" w:rsidRPr="00270D2D" w:rsidRDefault="007353B5">
      <w:pPr>
        <w:pStyle w:val="22"/>
        <w:rPr>
          <w:rFonts w:ascii="Calibri" w:eastAsia="等线" w:hAnsi="Calibri"/>
          <w:noProof/>
          <w:kern w:val="2"/>
          <w:sz w:val="21"/>
          <w:szCs w:val="22"/>
          <w:lang w:val="en-US" w:eastAsia="zh-CN"/>
        </w:rPr>
      </w:pPr>
      <w:r>
        <w:rPr>
          <w:noProof/>
          <w:lang w:eastAsia="zh-CN"/>
        </w:rPr>
        <w:t>6</w:t>
      </w:r>
      <w:r>
        <w:rPr>
          <w:noProof/>
        </w:rPr>
        <w:t>.</w:t>
      </w:r>
      <w:r w:rsidRPr="004915E3">
        <w:rPr>
          <w:noProof/>
          <w:lang w:val="en-US" w:eastAsia="zh-CN"/>
        </w:rPr>
        <w:t>23</w:t>
      </w:r>
      <w:r w:rsidRPr="00270D2D">
        <w:rPr>
          <w:rFonts w:ascii="Calibri" w:eastAsia="等线"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_Toc128650551 \h </w:instrText>
      </w:r>
      <w:r>
        <w:rPr>
          <w:noProof/>
        </w:rPr>
      </w:r>
      <w:r>
        <w:rPr>
          <w:noProof/>
        </w:rPr>
        <w:fldChar w:fldCharType="separate"/>
      </w:r>
      <w:r>
        <w:rPr>
          <w:noProof/>
        </w:rPr>
        <w:t>73</w:t>
      </w:r>
      <w:r>
        <w:rPr>
          <w:noProof/>
        </w:rPr>
        <w:fldChar w:fldCharType="end"/>
      </w:r>
    </w:p>
    <w:p w14:paraId="57661891"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23</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_Toc128650552 \h </w:instrText>
      </w:r>
      <w:r>
        <w:rPr>
          <w:noProof/>
        </w:rPr>
      </w:r>
      <w:r>
        <w:rPr>
          <w:noProof/>
        </w:rPr>
        <w:fldChar w:fldCharType="separate"/>
      </w:r>
      <w:r>
        <w:rPr>
          <w:noProof/>
        </w:rPr>
        <w:t>73</w:t>
      </w:r>
      <w:r>
        <w:rPr>
          <w:noProof/>
        </w:rPr>
        <w:fldChar w:fldCharType="end"/>
      </w:r>
    </w:p>
    <w:p w14:paraId="02C94F5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23</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_Toc128650553 \h </w:instrText>
      </w:r>
      <w:r>
        <w:rPr>
          <w:noProof/>
        </w:rPr>
      </w:r>
      <w:r>
        <w:rPr>
          <w:noProof/>
        </w:rPr>
        <w:fldChar w:fldCharType="separate"/>
      </w:r>
      <w:r>
        <w:rPr>
          <w:noProof/>
        </w:rPr>
        <w:t>74</w:t>
      </w:r>
      <w:r>
        <w:rPr>
          <w:noProof/>
        </w:rPr>
        <w:fldChar w:fldCharType="end"/>
      </w:r>
    </w:p>
    <w:p w14:paraId="7FF670B5"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23</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_Toc128650554 \h </w:instrText>
      </w:r>
      <w:r>
        <w:rPr>
          <w:noProof/>
        </w:rPr>
      </w:r>
      <w:r>
        <w:rPr>
          <w:noProof/>
        </w:rPr>
        <w:fldChar w:fldCharType="separate"/>
      </w:r>
      <w:r>
        <w:rPr>
          <w:noProof/>
        </w:rPr>
        <w:t>75</w:t>
      </w:r>
      <w:r>
        <w:rPr>
          <w:noProof/>
        </w:rPr>
        <w:fldChar w:fldCharType="end"/>
      </w:r>
    </w:p>
    <w:p w14:paraId="2C4ECC5D" w14:textId="77777777" w:rsidR="007353B5" w:rsidRPr="00270D2D" w:rsidRDefault="007353B5">
      <w:pPr>
        <w:pStyle w:val="22"/>
        <w:rPr>
          <w:rFonts w:ascii="Calibri" w:eastAsia="等线" w:hAnsi="Calibri"/>
          <w:noProof/>
          <w:kern w:val="2"/>
          <w:sz w:val="21"/>
          <w:szCs w:val="22"/>
          <w:lang w:val="en-US" w:eastAsia="zh-CN"/>
        </w:rPr>
      </w:pPr>
      <w:r>
        <w:rPr>
          <w:noProof/>
          <w:lang w:eastAsia="zh-CN"/>
        </w:rPr>
        <w:t>6</w:t>
      </w:r>
      <w:r>
        <w:rPr>
          <w:noProof/>
        </w:rPr>
        <w:t>.</w:t>
      </w:r>
      <w:r w:rsidRPr="004915E3">
        <w:rPr>
          <w:noProof/>
          <w:lang w:val="en-US" w:eastAsia="zh-CN"/>
        </w:rPr>
        <w:t>24</w:t>
      </w:r>
      <w:r w:rsidRPr="00270D2D">
        <w:rPr>
          <w:rFonts w:ascii="Calibri" w:eastAsia="等线"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_Toc128650555 \h </w:instrText>
      </w:r>
      <w:r>
        <w:rPr>
          <w:noProof/>
        </w:rPr>
      </w:r>
      <w:r>
        <w:rPr>
          <w:noProof/>
        </w:rPr>
        <w:fldChar w:fldCharType="separate"/>
      </w:r>
      <w:r>
        <w:rPr>
          <w:noProof/>
        </w:rPr>
        <w:t>75</w:t>
      </w:r>
      <w:r>
        <w:rPr>
          <w:noProof/>
        </w:rPr>
        <w:fldChar w:fldCharType="end"/>
      </w:r>
    </w:p>
    <w:p w14:paraId="6602D8E2"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24</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_Toc128650556 \h </w:instrText>
      </w:r>
      <w:r>
        <w:rPr>
          <w:noProof/>
        </w:rPr>
      </w:r>
      <w:r>
        <w:rPr>
          <w:noProof/>
        </w:rPr>
        <w:fldChar w:fldCharType="separate"/>
      </w:r>
      <w:r>
        <w:rPr>
          <w:noProof/>
        </w:rPr>
        <w:t>75</w:t>
      </w:r>
      <w:r>
        <w:rPr>
          <w:noProof/>
        </w:rPr>
        <w:fldChar w:fldCharType="end"/>
      </w:r>
    </w:p>
    <w:p w14:paraId="164752C9"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24</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_Toc128650557 \h </w:instrText>
      </w:r>
      <w:r>
        <w:rPr>
          <w:noProof/>
        </w:rPr>
      </w:r>
      <w:r>
        <w:rPr>
          <w:noProof/>
        </w:rPr>
        <w:fldChar w:fldCharType="separate"/>
      </w:r>
      <w:r>
        <w:rPr>
          <w:noProof/>
        </w:rPr>
        <w:t>75</w:t>
      </w:r>
      <w:r>
        <w:rPr>
          <w:noProof/>
        </w:rPr>
        <w:fldChar w:fldCharType="end"/>
      </w:r>
    </w:p>
    <w:p w14:paraId="493FA616"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24</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_Toc128650558 \h </w:instrText>
      </w:r>
      <w:r>
        <w:rPr>
          <w:noProof/>
        </w:rPr>
      </w:r>
      <w:r>
        <w:rPr>
          <w:noProof/>
        </w:rPr>
        <w:fldChar w:fldCharType="separate"/>
      </w:r>
      <w:r>
        <w:rPr>
          <w:noProof/>
        </w:rPr>
        <w:t>77</w:t>
      </w:r>
      <w:r>
        <w:rPr>
          <w:noProof/>
        </w:rPr>
        <w:fldChar w:fldCharType="end"/>
      </w:r>
    </w:p>
    <w:p w14:paraId="29D37542" w14:textId="77777777" w:rsidR="007353B5" w:rsidRPr="00270D2D" w:rsidRDefault="007353B5">
      <w:pPr>
        <w:pStyle w:val="22"/>
        <w:rPr>
          <w:rFonts w:ascii="Calibri" w:eastAsia="等线" w:hAnsi="Calibri"/>
          <w:noProof/>
          <w:kern w:val="2"/>
          <w:sz w:val="21"/>
          <w:szCs w:val="22"/>
          <w:lang w:val="en-US" w:eastAsia="zh-CN"/>
        </w:rPr>
      </w:pPr>
      <w:r>
        <w:rPr>
          <w:noProof/>
          <w:lang w:eastAsia="zh-CN"/>
        </w:rPr>
        <w:t>6</w:t>
      </w:r>
      <w:r>
        <w:rPr>
          <w:noProof/>
        </w:rPr>
        <w:t>.</w:t>
      </w:r>
      <w:r w:rsidRPr="004915E3">
        <w:rPr>
          <w:noProof/>
          <w:lang w:val="en-US" w:eastAsia="zh-CN"/>
        </w:rPr>
        <w:t>25</w:t>
      </w:r>
      <w:r w:rsidRPr="00270D2D">
        <w:rPr>
          <w:rFonts w:ascii="Calibri" w:eastAsia="等线"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_Toc128650559 \h </w:instrText>
      </w:r>
      <w:r>
        <w:rPr>
          <w:noProof/>
        </w:rPr>
      </w:r>
      <w:r>
        <w:rPr>
          <w:noProof/>
        </w:rPr>
        <w:fldChar w:fldCharType="separate"/>
      </w:r>
      <w:r>
        <w:rPr>
          <w:noProof/>
        </w:rPr>
        <w:t>77</w:t>
      </w:r>
      <w:r>
        <w:rPr>
          <w:noProof/>
        </w:rPr>
        <w:fldChar w:fldCharType="end"/>
      </w:r>
    </w:p>
    <w:p w14:paraId="30462198" w14:textId="77777777" w:rsidR="007353B5" w:rsidRPr="00270D2D" w:rsidRDefault="007353B5">
      <w:pPr>
        <w:pStyle w:val="32"/>
        <w:rPr>
          <w:rFonts w:ascii="Calibri" w:eastAsia="等线" w:hAnsi="Calibri"/>
          <w:noProof/>
          <w:kern w:val="2"/>
          <w:sz w:val="21"/>
          <w:szCs w:val="22"/>
          <w:lang w:val="en-US" w:eastAsia="zh-CN"/>
        </w:rPr>
      </w:pPr>
      <w:r>
        <w:rPr>
          <w:noProof/>
          <w:lang w:eastAsia="zh-CN"/>
        </w:rPr>
        <w:t>6.25</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_Toc128650560 \h </w:instrText>
      </w:r>
      <w:r>
        <w:rPr>
          <w:noProof/>
        </w:rPr>
      </w:r>
      <w:r>
        <w:rPr>
          <w:noProof/>
        </w:rPr>
        <w:fldChar w:fldCharType="separate"/>
      </w:r>
      <w:r>
        <w:rPr>
          <w:noProof/>
        </w:rPr>
        <w:t>77</w:t>
      </w:r>
      <w:r>
        <w:rPr>
          <w:noProof/>
        </w:rPr>
        <w:fldChar w:fldCharType="end"/>
      </w:r>
    </w:p>
    <w:p w14:paraId="0D839C0A" w14:textId="77777777" w:rsidR="007353B5" w:rsidRPr="00270D2D" w:rsidRDefault="007353B5">
      <w:pPr>
        <w:pStyle w:val="32"/>
        <w:rPr>
          <w:rFonts w:ascii="Calibri" w:eastAsia="等线" w:hAnsi="Calibri"/>
          <w:noProof/>
          <w:kern w:val="2"/>
          <w:sz w:val="21"/>
          <w:szCs w:val="22"/>
          <w:lang w:val="en-US" w:eastAsia="zh-CN"/>
        </w:rPr>
      </w:pPr>
      <w:r>
        <w:rPr>
          <w:noProof/>
          <w:lang w:eastAsia="zh-CN"/>
        </w:rPr>
        <w:t>6.25</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_Toc128650561 \h </w:instrText>
      </w:r>
      <w:r>
        <w:rPr>
          <w:noProof/>
        </w:rPr>
      </w:r>
      <w:r>
        <w:rPr>
          <w:noProof/>
        </w:rPr>
        <w:fldChar w:fldCharType="separate"/>
      </w:r>
      <w:r>
        <w:rPr>
          <w:noProof/>
        </w:rPr>
        <w:t>77</w:t>
      </w:r>
      <w:r>
        <w:rPr>
          <w:noProof/>
        </w:rPr>
        <w:fldChar w:fldCharType="end"/>
      </w:r>
    </w:p>
    <w:p w14:paraId="0D05DA9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25</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_Toc128650562 \h </w:instrText>
      </w:r>
      <w:r>
        <w:rPr>
          <w:noProof/>
        </w:rPr>
      </w:r>
      <w:r>
        <w:rPr>
          <w:noProof/>
        </w:rPr>
        <w:fldChar w:fldCharType="separate"/>
      </w:r>
      <w:r>
        <w:rPr>
          <w:noProof/>
        </w:rPr>
        <w:t>78</w:t>
      </w:r>
      <w:r>
        <w:rPr>
          <w:noProof/>
        </w:rPr>
        <w:fldChar w:fldCharType="end"/>
      </w:r>
    </w:p>
    <w:p w14:paraId="34A08E9B"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26</w:t>
      </w:r>
      <w:r w:rsidRPr="00270D2D">
        <w:rPr>
          <w:rFonts w:ascii="Calibri" w:eastAsia="等线"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_Toc128650563 \h </w:instrText>
      </w:r>
      <w:r>
        <w:rPr>
          <w:noProof/>
        </w:rPr>
      </w:r>
      <w:r>
        <w:rPr>
          <w:noProof/>
        </w:rPr>
        <w:fldChar w:fldCharType="separate"/>
      </w:r>
      <w:r>
        <w:rPr>
          <w:noProof/>
        </w:rPr>
        <w:t>78</w:t>
      </w:r>
      <w:r>
        <w:rPr>
          <w:noProof/>
        </w:rPr>
        <w:fldChar w:fldCharType="end"/>
      </w:r>
    </w:p>
    <w:p w14:paraId="0E8B946C"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26</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_Toc128650564 \h </w:instrText>
      </w:r>
      <w:r>
        <w:rPr>
          <w:noProof/>
        </w:rPr>
      </w:r>
      <w:r>
        <w:rPr>
          <w:noProof/>
        </w:rPr>
        <w:fldChar w:fldCharType="separate"/>
      </w:r>
      <w:r>
        <w:rPr>
          <w:noProof/>
        </w:rPr>
        <w:t>78</w:t>
      </w:r>
      <w:r>
        <w:rPr>
          <w:noProof/>
        </w:rPr>
        <w:fldChar w:fldCharType="end"/>
      </w:r>
    </w:p>
    <w:p w14:paraId="1BC9AAFC"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26</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_Toc128650565 \h </w:instrText>
      </w:r>
      <w:r>
        <w:rPr>
          <w:noProof/>
        </w:rPr>
      </w:r>
      <w:r>
        <w:rPr>
          <w:noProof/>
        </w:rPr>
        <w:fldChar w:fldCharType="separate"/>
      </w:r>
      <w:r>
        <w:rPr>
          <w:noProof/>
        </w:rPr>
        <w:t>78</w:t>
      </w:r>
      <w:r>
        <w:rPr>
          <w:noProof/>
        </w:rPr>
        <w:fldChar w:fldCharType="end"/>
      </w:r>
    </w:p>
    <w:p w14:paraId="22B13E6B"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26</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_Toc128650566 \h </w:instrText>
      </w:r>
      <w:r>
        <w:rPr>
          <w:noProof/>
        </w:rPr>
      </w:r>
      <w:r>
        <w:rPr>
          <w:noProof/>
        </w:rPr>
        <w:fldChar w:fldCharType="separate"/>
      </w:r>
      <w:r>
        <w:rPr>
          <w:noProof/>
        </w:rPr>
        <w:t>79</w:t>
      </w:r>
      <w:r>
        <w:rPr>
          <w:noProof/>
        </w:rPr>
        <w:fldChar w:fldCharType="end"/>
      </w:r>
    </w:p>
    <w:p w14:paraId="04B4638B"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27</w:t>
      </w:r>
      <w:r w:rsidRPr="00270D2D">
        <w:rPr>
          <w:rFonts w:ascii="Calibri" w:eastAsia="等线" w:hAnsi="Calibri"/>
          <w:noProof/>
          <w:kern w:val="2"/>
          <w:sz w:val="21"/>
          <w:szCs w:val="22"/>
          <w:lang w:val="en-US" w:eastAsia="zh-CN"/>
        </w:rPr>
        <w:tab/>
      </w:r>
      <w:r>
        <w:rPr>
          <w:noProof/>
        </w:rPr>
        <w:t>Solution #</w:t>
      </w:r>
      <w:r>
        <w:rPr>
          <w:noProof/>
          <w:lang w:eastAsia="zh-CN"/>
        </w:rPr>
        <w:t>27</w:t>
      </w:r>
      <w:r>
        <w:rPr>
          <w:noProof/>
        </w:rPr>
        <w:t>: Support Emergency Service over L3 and L2 UE-to-Network Relay</w:t>
      </w:r>
      <w:r>
        <w:rPr>
          <w:noProof/>
        </w:rPr>
        <w:tab/>
      </w:r>
      <w:r>
        <w:rPr>
          <w:noProof/>
        </w:rPr>
        <w:fldChar w:fldCharType="begin"/>
      </w:r>
      <w:r>
        <w:rPr>
          <w:noProof/>
        </w:rPr>
        <w:instrText xml:space="preserve"> PAGEREF _Toc128650567 \h </w:instrText>
      </w:r>
      <w:r>
        <w:rPr>
          <w:noProof/>
        </w:rPr>
      </w:r>
      <w:r>
        <w:rPr>
          <w:noProof/>
        </w:rPr>
        <w:fldChar w:fldCharType="separate"/>
      </w:r>
      <w:r>
        <w:rPr>
          <w:noProof/>
        </w:rPr>
        <w:t>79</w:t>
      </w:r>
      <w:r>
        <w:rPr>
          <w:noProof/>
        </w:rPr>
        <w:fldChar w:fldCharType="end"/>
      </w:r>
    </w:p>
    <w:p w14:paraId="175B88B7"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27</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_Toc128650568 \h </w:instrText>
      </w:r>
      <w:r>
        <w:rPr>
          <w:noProof/>
        </w:rPr>
      </w:r>
      <w:r>
        <w:rPr>
          <w:noProof/>
        </w:rPr>
        <w:fldChar w:fldCharType="separate"/>
      </w:r>
      <w:r>
        <w:rPr>
          <w:noProof/>
        </w:rPr>
        <w:t>79</w:t>
      </w:r>
      <w:r>
        <w:rPr>
          <w:noProof/>
        </w:rPr>
        <w:fldChar w:fldCharType="end"/>
      </w:r>
    </w:p>
    <w:p w14:paraId="2D989751"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27</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_Toc128650569 \h </w:instrText>
      </w:r>
      <w:r>
        <w:rPr>
          <w:noProof/>
        </w:rPr>
      </w:r>
      <w:r>
        <w:rPr>
          <w:noProof/>
        </w:rPr>
        <w:fldChar w:fldCharType="separate"/>
      </w:r>
      <w:r>
        <w:rPr>
          <w:noProof/>
        </w:rPr>
        <w:t>80</w:t>
      </w:r>
      <w:r>
        <w:rPr>
          <w:noProof/>
        </w:rPr>
        <w:fldChar w:fldCharType="end"/>
      </w:r>
    </w:p>
    <w:p w14:paraId="51F1D92A"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27</w:t>
      </w:r>
      <w:r>
        <w:rPr>
          <w:noProof/>
        </w:rPr>
        <w:t>.</w:t>
      </w:r>
      <w:r>
        <w:rPr>
          <w:noProof/>
          <w:lang w:eastAsia="zh-CN"/>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_Toc128650570 \h </w:instrText>
      </w:r>
      <w:r>
        <w:rPr>
          <w:noProof/>
        </w:rPr>
      </w:r>
      <w:r>
        <w:rPr>
          <w:noProof/>
        </w:rPr>
        <w:fldChar w:fldCharType="separate"/>
      </w:r>
      <w:r>
        <w:rPr>
          <w:noProof/>
        </w:rPr>
        <w:t>82</w:t>
      </w:r>
      <w:r>
        <w:rPr>
          <w:noProof/>
        </w:rPr>
        <w:fldChar w:fldCharType="end"/>
      </w:r>
    </w:p>
    <w:p w14:paraId="4624F8D3"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28</w:t>
      </w:r>
      <w:r w:rsidRPr="00270D2D">
        <w:rPr>
          <w:rFonts w:ascii="Calibri" w:eastAsia="等线"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_Toc128650571 \h </w:instrText>
      </w:r>
      <w:r>
        <w:rPr>
          <w:noProof/>
        </w:rPr>
      </w:r>
      <w:r>
        <w:rPr>
          <w:noProof/>
        </w:rPr>
        <w:fldChar w:fldCharType="separate"/>
      </w:r>
      <w:r>
        <w:rPr>
          <w:noProof/>
        </w:rPr>
        <w:t>82</w:t>
      </w:r>
      <w:r>
        <w:rPr>
          <w:noProof/>
        </w:rPr>
        <w:fldChar w:fldCharType="end"/>
      </w:r>
    </w:p>
    <w:p w14:paraId="136A84F5"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28</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_Toc128650572 \h </w:instrText>
      </w:r>
      <w:r>
        <w:rPr>
          <w:noProof/>
        </w:rPr>
      </w:r>
      <w:r>
        <w:rPr>
          <w:noProof/>
        </w:rPr>
        <w:fldChar w:fldCharType="separate"/>
      </w:r>
      <w:r>
        <w:rPr>
          <w:noProof/>
        </w:rPr>
        <w:t>82</w:t>
      </w:r>
      <w:r>
        <w:rPr>
          <w:noProof/>
        </w:rPr>
        <w:fldChar w:fldCharType="end"/>
      </w:r>
    </w:p>
    <w:p w14:paraId="787B575C"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28</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_Toc128650573 \h </w:instrText>
      </w:r>
      <w:r>
        <w:rPr>
          <w:noProof/>
        </w:rPr>
      </w:r>
      <w:r>
        <w:rPr>
          <w:noProof/>
        </w:rPr>
        <w:fldChar w:fldCharType="separate"/>
      </w:r>
      <w:r>
        <w:rPr>
          <w:noProof/>
        </w:rPr>
        <w:t>83</w:t>
      </w:r>
      <w:r>
        <w:rPr>
          <w:noProof/>
        </w:rPr>
        <w:fldChar w:fldCharType="end"/>
      </w:r>
    </w:p>
    <w:p w14:paraId="2ED352A5"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28</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_Toc128650574 \h </w:instrText>
      </w:r>
      <w:r>
        <w:rPr>
          <w:noProof/>
        </w:rPr>
      </w:r>
      <w:r>
        <w:rPr>
          <w:noProof/>
        </w:rPr>
        <w:fldChar w:fldCharType="separate"/>
      </w:r>
      <w:r>
        <w:rPr>
          <w:noProof/>
        </w:rPr>
        <w:t>87</w:t>
      </w:r>
      <w:r>
        <w:rPr>
          <w:noProof/>
        </w:rPr>
        <w:fldChar w:fldCharType="end"/>
      </w:r>
    </w:p>
    <w:p w14:paraId="7C163EE8" w14:textId="77777777" w:rsidR="007353B5" w:rsidRPr="00270D2D" w:rsidRDefault="007353B5">
      <w:pPr>
        <w:pStyle w:val="22"/>
        <w:rPr>
          <w:rFonts w:ascii="Calibri" w:eastAsia="等线" w:hAnsi="Calibri"/>
          <w:noProof/>
          <w:kern w:val="2"/>
          <w:sz w:val="21"/>
          <w:szCs w:val="22"/>
          <w:lang w:val="en-US" w:eastAsia="zh-CN"/>
        </w:rPr>
      </w:pPr>
      <w:r w:rsidRPr="004915E3">
        <w:rPr>
          <w:rFonts w:eastAsia="Malgun Gothic"/>
          <w:noProof/>
          <w:lang w:eastAsia="ko-KR"/>
        </w:rPr>
        <w:t>6.</w:t>
      </w:r>
      <w:r>
        <w:rPr>
          <w:noProof/>
          <w:lang w:eastAsia="zh-CN"/>
        </w:rPr>
        <w:t>29</w:t>
      </w:r>
      <w:r w:rsidRPr="00270D2D">
        <w:rPr>
          <w:rFonts w:ascii="Calibri" w:eastAsia="等线" w:hAnsi="Calibri"/>
          <w:noProof/>
          <w:kern w:val="2"/>
          <w:sz w:val="21"/>
          <w:szCs w:val="22"/>
          <w:lang w:val="en-US" w:eastAsia="zh-CN"/>
        </w:rPr>
        <w:tab/>
      </w:r>
      <w:r w:rsidRPr="004915E3">
        <w:rPr>
          <w:rFonts w:eastAsia="Malgun Gothic"/>
          <w:noProof/>
          <w:lang w:eastAsia="ko-KR"/>
        </w:rPr>
        <w:t>Solution #</w:t>
      </w:r>
      <w:r>
        <w:rPr>
          <w:noProof/>
          <w:lang w:eastAsia="zh-CN"/>
        </w:rPr>
        <w:t>29</w:t>
      </w:r>
      <w:r w:rsidRPr="004915E3">
        <w:rPr>
          <w:rFonts w:eastAsia="Malgun Gothic"/>
          <w:noProof/>
          <w:lang w:eastAsia="ko-KR"/>
        </w:rPr>
        <w:t>: Hop-by-hop security establishment for the UE-to-UE Relay</w:t>
      </w:r>
      <w:r>
        <w:rPr>
          <w:noProof/>
        </w:rPr>
        <w:tab/>
      </w:r>
      <w:r>
        <w:rPr>
          <w:noProof/>
        </w:rPr>
        <w:fldChar w:fldCharType="begin"/>
      </w:r>
      <w:r>
        <w:rPr>
          <w:noProof/>
        </w:rPr>
        <w:instrText xml:space="preserve"> PAGEREF _Toc128650575 \h </w:instrText>
      </w:r>
      <w:r>
        <w:rPr>
          <w:noProof/>
        </w:rPr>
      </w:r>
      <w:r>
        <w:rPr>
          <w:noProof/>
        </w:rPr>
        <w:fldChar w:fldCharType="separate"/>
      </w:r>
      <w:r>
        <w:rPr>
          <w:noProof/>
        </w:rPr>
        <w:t>87</w:t>
      </w:r>
      <w:r>
        <w:rPr>
          <w:noProof/>
        </w:rPr>
        <w:fldChar w:fldCharType="end"/>
      </w:r>
    </w:p>
    <w:p w14:paraId="7C78489B" w14:textId="77777777" w:rsidR="007353B5" w:rsidRPr="00270D2D" w:rsidRDefault="007353B5">
      <w:pPr>
        <w:pStyle w:val="32"/>
        <w:rPr>
          <w:rFonts w:ascii="Calibri" w:eastAsia="等线" w:hAnsi="Calibri"/>
          <w:noProof/>
          <w:kern w:val="2"/>
          <w:sz w:val="21"/>
          <w:szCs w:val="22"/>
          <w:lang w:val="en-US" w:eastAsia="zh-CN"/>
        </w:rPr>
      </w:pPr>
      <w:r>
        <w:rPr>
          <w:noProof/>
          <w:lang w:eastAsia="ko-KR"/>
        </w:rPr>
        <w:lastRenderedPageBreak/>
        <w:t>6.29.1</w:t>
      </w:r>
      <w:r w:rsidRPr="00270D2D">
        <w:rPr>
          <w:rFonts w:ascii="Calibri" w:eastAsia="等线"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_Toc128650576 \h </w:instrText>
      </w:r>
      <w:r>
        <w:rPr>
          <w:noProof/>
        </w:rPr>
      </w:r>
      <w:r>
        <w:rPr>
          <w:noProof/>
        </w:rPr>
        <w:fldChar w:fldCharType="separate"/>
      </w:r>
      <w:r>
        <w:rPr>
          <w:noProof/>
        </w:rPr>
        <w:t>87</w:t>
      </w:r>
      <w:r>
        <w:rPr>
          <w:noProof/>
        </w:rPr>
        <w:fldChar w:fldCharType="end"/>
      </w:r>
    </w:p>
    <w:p w14:paraId="2D866BF4" w14:textId="77777777" w:rsidR="007353B5" w:rsidRPr="00270D2D" w:rsidRDefault="007353B5">
      <w:pPr>
        <w:pStyle w:val="32"/>
        <w:rPr>
          <w:rFonts w:ascii="Calibri" w:eastAsia="等线" w:hAnsi="Calibri"/>
          <w:noProof/>
          <w:kern w:val="2"/>
          <w:sz w:val="21"/>
          <w:szCs w:val="22"/>
          <w:lang w:val="en-US" w:eastAsia="zh-CN"/>
        </w:rPr>
      </w:pPr>
      <w:r>
        <w:rPr>
          <w:noProof/>
          <w:lang w:eastAsia="ko-KR"/>
        </w:rPr>
        <w:t>6.29.2</w:t>
      </w:r>
      <w:r w:rsidRPr="00270D2D">
        <w:rPr>
          <w:rFonts w:ascii="Calibri" w:eastAsia="等线"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_Toc128650577 \h </w:instrText>
      </w:r>
      <w:r>
        <w:rPr>
          <w:noProof/>
        </w:rPr>
      </w:r>
      <w:r>
        <w:rPr>
          <w:noProof/>
        </w:rPr>
        <w:fldChar w:fldCharType="separate"/>
      </w:r>
      <w:r>
        <w:rPr>
          <w:noProof/>
        </w:rPr>
        <w:t>88</w:t>
      </w:r>
      <w:r>
        <w:rPr>
          <w:noProof/>
        </w:rPr>
        <w:fldChar w:fldCharType="end"/>
      </w:r>
    </w:p>
    <w:p w14:paraId="18E83D0B" w14:textId="77777777" w:rsidR="007353B5" w:rsidRPr="00270D2D" w:rsidRDefault="007353B5">
      <w:pPr>
        <w:pStyle w:val="42"/>
        <w:rPr>
          <w:rFonts w:ascii="Calibri" w:eastAsia="等线" w:hAnsi="Calibri"/>
          <w:noProof/>
          <w:kern w:val="2"/>
          <w:sz w:val="21"/>
          <w:szCs w:val="22"/>
          <w:lang w:val="en-US" w:eastAsia="zh-CN"/>
        </w:rPr>
      </w:pPr>
      <w:r w:rsidRPr="004915E3">
        <w:rPr>
          <w:rFonts w:eastAsia="Malgun Gothic"/>
          <w:noProof/>
          <w:lang w:eastAsia="ko-KR"/>
        </w:rPr>
        <w:t>6.29.2.1</w:t>
      </w:r>
      <w:r w:rsidRPr="00270D2D">
        <w:rPr>
          <w:rFonts w:ascii="Calibri" w:eastAsia="等线" w:hAnsi="Calibri"/>
          <w:noProof/>
          <w:kern w:val="2"/>
          <w:sz w:val="21"/>
          <w:szCs w:val="22"/>
          <w:lang w:val="en-US" w:eastAsia="zh-CN"/>
        </w:rPr>
        <w:tab/>
      </w:r>
      <w:r w:rsidRPr="004915E3">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_Toc128650578 \h </w:instrText>
      </w:r>
      <w:r>
        <w:rPr>
          <w:noProof/>
        </w:rPr>
      </w:r>
      <w:r>
        <w:rPr>
          <w:noProof/>
        </w:rPr>
        <w:fldChar w:fldCharType="separate"/>
      </w:r>
      <w:r>
        <w:rPr>
          <w:noProof/>
        </w:rPr>
        <w:t>88</w:t>
      </w:r>
      <w:r>
        <w:rPr>
          <w:noProof/>
        </w:rPr>
        <w:fldChar w:fldCharType="end"/>
      </w:r>
    </w:p>
    <w:p w14:paraId="207A9AD3" w14:textId="77777777" w:rsidR="007353B5" w:rsidRPr="00270D2D" w:rsidRDefault="007353B5">
      <w:pPr>
        <w:pStyle w:val="42"/>
        <w:rPr>
          <w:rFonts w:ascii="Calibri" w:eastAsia="等线" w:hAnsi="Calibri"/>
          <w:noProof/>
          <w:kern w:val="2"/>
          <w:sz w:val="21"/>
          <w:szCs w:val="22"/>
          <w:lang w:val="en-US" w:eastAsia="zh-CN"/>
        </w:rPr>
      </w:pPr>
      <w:r w:rsidRPr="004915E3">
        <w:rPr>
          <w:rFonts w:eastAsia="Malgun Gothic"/>
          <w:noProof/>
          <w:lang w:eastAsia="ko-KR"/>
        </w:rPr>
        <w:t>6.29.2.2</w:t>
      </w:r>
      <w:r w:rsidRPr="00270D2D">
        <w:rPr>
          <w:rFonts w:ascii="Calibri" w:eastAsia="等线" w:hAnsi="Calibri"/>
          <w:noProof/>
          <w:kern w:val="2"/>
          <w:sz w:val="21"/>
          <w:szCs w:val="22"/>
          <w:lang w:val="en-US" w:eastAsia="zh-CN"/>
        </w:rPr>
        <w:tab/>
      </w:r>
      <w:r w:rsidRPr="004915E3">
        <w:rPr>
          <w:rFonts w:eastAsia="Malgun Gothic"/>
          <w:noProof/>
          <w:lang w:eastAsia="ko-KR"/>
        </w:rPr>
        <w:t>Authorization and Parameter Provisioning to the UEs</w:t>
      </w:r>
      <w:r>
        <w:rPr>
          <w:noProof/>
        </w:rPr>
        <w:tab/>
      </w:r>
      <w:r>
        <w:rPr>
          <w:noProof/>
        </w:rPr>
        <w:fldChar w:fldCharType="begin"/>
      </w:r>
      <w:r>
        <w:rPr>
          <w:noProof/>
        </w:rPr>
        <w:instrText xml:space="preserve"> PAGEREF _Toc128650579 \h </w:instrText>
      </w:r>
      <w:r>
        <w:rPr>
          <w:noProof/>
        </w:rPr>
      </w:r>
      <w:r>
        <w:rPr>
          <w:noProof/>
        </w:rPr>
        <w:fldChar w:fldCharType="separate"/>
      </w:r>
      <w:r>
        <w:rPr>
          <w:noProof/>
        </w:rPr>
        <w:t>89</w:t>
      </w:r>
      <w:r>
        <w:rPr>
          <w:noProof/>
        </w:rPr>
        <w:fldChar w:fldCharType="end"/>
      </w:r>
    </w:p>
    <w:p w14:paraId="1A92639A" w14:textId="77777777" w:rsidR="007353B5" w:rsidRPr="00270D2D" w:rsidRDefault="007353B5">
      <w:pPr>
        <w:pStyle w:val="32"/>
        <w:rPr>
          <w:rFonts w:ascii="Calibri" w:eastAsia="等线" w:hAnsi="Calibri"/>
          <w:noProof/>
          <w:kern w:val="2"/>
          <w:sz w:val="21"/>
          <w:szCs w:val="22"/>
          <w:lang w:val="en-US" w:eastAsia="zh-CN"/>
        </w:rPr>
      </w:pPr>
      <w:r>
        <w:rPr>
          <w:noProof/>
          <w:lang w:eastAsia="ko-KR"/>
        </w:rPr>
        <w:t>6.29.3</w:t>
      </w:r>
      <w:r w:rsidRPr="00270D2D">
        <w:rPr>
          <w:rFonts w:ascii="Calibri" w:eastAsia="等线"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_Toc128650580 \h </w:instrText>
      </w:r>
      <w:r>
        <w:rPr>
          <w:noProof/>
        </w:rPr>
      </w:r>
      <w:r>
        <w:rPr>
          <w:noProof/>
        </w:rPr>
        <w:fldChar w:fldCharType="separate"/>
      </w:r>
      <w:r>
        <w:rPr>
          <w:noProof/>
        </w:rPr>
        <w:t>90</w:t>
      </w:r>
      <w:r>
        <w:rPr>
          <w:noProof/>
        </w:rPr>
        <w:fldChar w:fldCharType="end"/>
      </w:r>
    </w:p>
    <w:p w14:paraId="7D03C157"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30</w:t>
      </w:r>
      <w:r w:rsidRPr="00270D2D">
        <w:rPr>
          <w:rFonts w:ascii="Calibri" w:eastAsia="等线"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_Toc128650581 \h </w:instrText>
      </w:r>
      <w:r>
        <w:rPr>
          <w:noProof/>
        </w:rPr>
      </w:r>
      <w:r>
        <w:rPr>
          <w:noProof/>
        </w:rPr>
        <w:fldChar w:fldCharType="separate"/>
      </w:r>
      <w:r>
        <w:rPr>
          <w:noProof/>
        </w:rPr>
        <w:t>90</w:t>
      </w:r>
      <w:r>
        <w:rPr>
          <w:noProof/>
        </w:rPr>
        <w:fldChar w:fldCharType="end"/>
      </w:r>
    </w:p>
    <w:p w14:paraId="141D21D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30</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_Toc128650582 \h </w:instrText>
      </w:r>
      <w:r>
        <w:rPr>
          <w:noProof/>
        </w:rPr>
      </w:r>
      <w:r>
        <w:rPr>
          <w:noProof/>
        </w:rPr>
        <w:fldChar w:fldCharType="separate"/>
      </w:r>
      <w:r>
        <w:rPr>
          <w:noProof/>
        </w:rPr>
        <w:t>90</w:t>
      </w:r>
      <w:r>
        <w:rPr>
          <w:noProof/>
        </w:rPr>
        <w:fldChar w:fldCharType="end"/>
      </w:r>
    </w:p>
    <w:p w14:paraId="3CA8ED7B"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30</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_Toc128650583 \h </w:instrText>
      </w:r>
      <w:r>
        <w:rPr>
          <w:noProof/>
        </w:rPr>
      </w:r>
      <w:r>
        <w:rPr>
          <w:noProof/>
        </w:rPr>
        <w:fldChar w:fldCharType="separate"/>
      </w:r>
      <w:r>
        <w:rPr>
          <w:noProof/>
        </w:rPr>
        <w:t>91</w:t>
      </w:r>
      <w:r>
        <w:rPr>
          <w:noProof/>
        </w:rPr>
        <w:fldChar w:fldCharType="end"/>
      </w:r>
    </w:p>
    <w:p w14:paraId="37AB6B7D"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30</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_Toc128650584 \h </w:instrText>
      </w:r>
      <w:r>
        <w:rPr>
          <w:noProof/>
        </w:rPr>
      </w:r>
      <w:r>
        <w:rPr>
          <w:noProof/>
        </w:rPr>
        <w:fldChar w:fldCharType="separate"/>
      </w:r>
      <w:r>
        <w:rPr>
          <w:noProof/>
        </w:rPr>
        <w:t>93</w:t>
      </w:r>
      <w:r>
        <w:rPr>
          <w:noProof/>
        </w:rPr>
        <w:fldChar w:fldCharType="end"/>
      </w:r>
    </w:p>
    <w:p w14:paraId="46477227"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31</w:t>
      </w:r>
      <w:r w:rsidRPr="00270D2D">
        <w:rPr>
          <w:rFonts w:ascii="Calibri" w:eastAsia="等线" w:hAnsi="Calibri"/>
          <w:noProof/>
          <w:kern w:val="2"/>
          <w:sz w:val="21"/>
          <w:szCs w:val="22"/>
          <w:lang w:val="en-US" w:eastAsia="zh-CN"/>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r>
      <w:r>
        <w:rPr>
          <w:noProof/>
        </w:rPr>
        <w:instrText xml:space="preserve"> PAGEREF _Toc128650585 \h </w:instrText>
      </w:r>
      <w:r>
        <w:rPr>
          <w:noProof/>
        </w:rPr>
      </w:r>
      <w:r>
        <w:rPr>
          <w:noProof/>
        </w:rPr>
        <w:fldChar w:fldCharType="separate"/>
      </w:r>
      <w:r>
        <w:rPr>
          <w:noProof/>
        </w:rPr>
        <w:t>93</w:t>
      </w:r>
      <w:r>
        <w:rPr>
          <w:noProof/>
        </w:rPr>
        <w:fldChar w:fldCharType="end"/>
      </w:r>
    </w:p>
    <w:p w14:paraId="3DF3108B"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31</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_Toc128650586 \h </w:instrText>
      </w:r>
      <w:r>
        <w:rPr>
          <w:noProof/>
        </w:rPr>
      </w:r>
      <w:r>
        <w:rPr>
          <w:noProof/>
        </w:rPr>
        <w:fldChar w:fldCharType="separate"/>
      </w:r>
      <w:r>
        <w:rPr>
          <w:noProof/>
        </w:rPr>
        <w:t>93</w:t>
      </w:r>
      <w:r>
        <w:rPr>
          <w:noProof/>
        </w:rPr>
        <w:fldChar w:fldCharType="end"/>
      </w:r>
    </w:p>
    <w:p w14:paraId="30CE7E30"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31</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_Toc128650587 \h </w:instrText>
      </w:r>
      <w:r>
        <w:rPr>
          <w:noProof/>
        </w:rPr>
      </w:r>
      <w:r>
        <w:rPr>
          <w:noProof/>
        </w:rPr>
        <w:fldChar w:fldCharType="separate"/>
      </w:r>
      <w:r>
        <w:rPr>
          <w:noProof/>
        </w:rPr>
        <w:t>94</w:t>
      </w:r>
      <w:r>
        <w:rPr>
          <w:noProof/>
        </w:rPr>
        <w:fldChar w:fldCharType="end"/>
      </w:r>
    </w:p>
    <w:p w14:paraId="7CCBBB2B" w14:textId="77777777" w:rsidR="007353B5" w:rsidRPr="00270D2D" w:rsidRDefault="007353B5">
      <w:pPr>
        <w:pStyle w:val="42"/>
        <w:rPr>
          <w:rFonts w:ascii="Calibri" w:eastAsia="等线" w:hAnsi="Calibri"/>
          <w:noProof/>
          <w:kern w:val="2"/>
          <w:sz w:val="21"/>
          <w:szCs w:val="22"/>
          <w:lang w:val="en-US" w:eastAsia="zh-CN"/>
        </w:rPr>
      </w:pPr>
      <w:r>
        <w:rPr>
          <w:noProof/>
          <w:lang w:eastAsia="zh-CN"/>
        </w:rPr>
        <w:t>6.31.2.1</w:t>
      </w:r>
      <w:r w:rsidRPr="00270D2D">
        <w:rPr>
          <w:rFonts w:ascii="Calibri" w:eastAsia="等线" w:hAnsi="Calibri"/>
          <w:noProof/>
          <w:kern w:val="2"/>
          <w:sz w:val="21"/>
          <w:szCs w:val="22"/>
          <w:lang w:val="en-US" w:eastAsia="zh-CN"/>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r>
      <w:r>
        <w:rPr>
          <w:noProof/>
        </w:rPr>
        <w:instrText xml:space="preserve"> PAGEREF _Toc128650588 \h </w:instrText>
      </w:r>
      <w:r>
        <w:rPr>
          <w:noProof/>
        </w:rPr>
      </w:r>
      <w:r>
        <w:rPr>
          <w:noProof/>
        </w:rPr>
        <w:fldChar w:fldCharType="separate"/>
      </w:r>
      <w:r>
        <w:rPr>
          <w:noProof/>
        </w:rPr>
        <w:t>94</w:t>
      </w:r>
      <w:r>
        <w:rPr>
          <w:noProof/>
        </w:rPr>
        <w:fldChar w:fldCharType="end"/>
      </w:r>
    </w:p>
    <w:p w14:paraId="2ED8689E"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31</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_Toc128650589 \h </w:instrText>
      </w:r>
      <w:r>
        <w:rPr>
          <w:noProof/>
        </w:rPr>
      </w:r>
      <w:r>
        <w:rPr>
          <w:noProof/>
        </w:rPr>
        <w:fldChar w:fldCharType="separate"/>
      </w:r>
      <w:r>
        <w:rPr>
          <w:noProof/>
        </w:rPr>
        <w:t>97</w:t>
      </w:r>
      <w:r>
        <w:rPr>
          <w:noProof/>
        </w:rPr>
        <w:fldChar w:fldCharType="end"/>
      </w:r>
    </w:p>
    <w:p w14:paraId="3F3242F3" w14:textId="77777777" w:rsidR="007353B5" w:rsidRPr="00270D2D" w:rsidRDefault="007353B5">
      <w:pPr>
        <w:pStyle w:val="22"/>
        <w:rPr>
          <w:rFonts w:ascii="Calibri" w:eastAsia="等线" w:hAnsi="Calibri"/>
          <w:noProof/>
          <w:kern w:val="2"/>
          <w:sz w:val="21"/>
          <w:szCs w:val="22"/>
          <w:lang w:val="en-US" w:eastAsia="zh-CN"/>
        </w:rPr>
      </w:pPr>
      <w:r>
        <w:rPr>
          <w:noProof/>
        </w:rPr>
        <w:t>6.</w:t>
      </w:r>
      <w:r>
        <w:rPr>
          <w:noProof/>
          <w:lang w:eastAsia="zh-CN"/>
        </w:rPr>
        <w:t>32</w:t>
      </w:r>
      <w:r w:rsidRPr="00270D2D">
        <w:rPr>
          <w:rFonts w:ascii="Calibri" w:eastAsia="等线" w:hAnsi="Calibri"/>
          <w:noProof/>
          <w:kern w:val="2"/>
          <w:sz w:val="21"/>
          <w:szCs w:val="22"/>
          <w:lang w:val="en-US" w:eastAsia="zh-CN"/>
        </w:rPr>
        <w:tab/>
      </w:r>
      <w:r>
        <w:rPr>
          <w:noProof/>
        </w:rPr>
        <w:t>Solution #</w:t>
      </w:r>
      <w:r>
        <w:rPr>
          <w:noProof/>
          <w:lang w:eastAsia="zh-CN"/>
        </w:rPr>
        <w:t>32</w:t>
      </w:r>
      <w:r>
        <w:rPr>
          <w:noProof/>
        </w:rPr>
        <w:t>: Security for discovery integrated into PC5 link establishment</w:t>
      </w:r>
      <w:r>
        <w:rPr>
          <w:noProof/>
          <w:lang w:eastAsia="zh-CN"/>
        </w:rPr>
        <w:t xml:space="preserve"> procedure</w:t>
      </w:r>
      <w:r>
        <w:rPr>
          <w:noProof/>
        </w:rPr>
        <w:tab/>
      </w:r>
      <w:r>
        <w:rPr>
          <w:noProof/>
        </w:rPr>
        <w:fldChar w:fldCharType="begin"/>
      </w:r>
      <w:r>
        <w:rPr>
          <w:noProof/>
        </w:rPr>
        <w:instrText xml:space="preserve"> PAGEREF _Toc128650590 \h </w:instrText>
      </w:r>
      <w:r>
        <w:rPr>
          <w:noProof/>
        </w:rPr>
      </w:r>
      <w:r>
        <w:rPr>
          <w:noProof/>
        </w:rPr>
        <w:fldChar w:fldCharType="separate"/>
      </w:r>
      <w:r>
        <w:rPr>
          <w:noProof/>
        </w:rPr>
        <w:t>97</w:t>
      </w:r>
      <w:r>
        <w:rPr>
          <w:noProof/>
        </w:rPr>
        <w:fldChar w:fldCharType="end"/>
      </w:r>
    </w:p>
    <w:p w14:paraId="063F3E0C"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32</w:t>
      </w:r>
      <w:r>
        <w:rPr>
          <w:noProof/>
        </w:rPr>
        <w:t>.1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_Toc128650591 \h </w:instrText>
      </w:r>
      <w:r>
        <w:rPr>
          <w:noProof/>
        </w:rPr>
      </w:r>
      <w:r>
        <w:rPr>
          <w:noProof/>
        </w:rPr>
        <w:fldChar w:fldCharType="separate"/>
      </w:r>
      <w:r>
        <w:rPr>
          <w:noProof/>
        </w:rPr>
        <w:t>97</w:t>
      </w:r>
      <w:r>
        <w:rPr>
          <w:noProof/>
        </w:rPr>
        <w:fldChar w:fldCharType="end"/>
      </w:r>
    </w:p>
    <w:p w14:paraId="433BF6B3"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32</w:t>
      </w:r>
      <w:r>
        <w:rPr>
          <w:noProof/>
        </w:rPr>
        <w:t>.2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_Toc128650592 \h </w:instrText>
      </w:r>
      <w:r>
        <w:rPr>
          <w:noProof/>
        </w:rPr>
      </w:r>
      <w:r>
        <w:rPr>
          <w:noProof/>
        </w:rPr>
        <w:fldChar w:fldCharType="separate"/>
      </w:r>
      <w:r>
        <w:rPr>
          <w:noProof/>
        </w:rPr>
        <w:t>98</w:t>
      </w:r>
      <w:r>
        <w:rPr>
          <w:noProof/>
        </w:rPr>
        <w:fldChar w:fldCharType="end"/>
      </w:r>
    </w:p>
    <w:p w14:paraId="6E740E89" w14:textId="77777777" w:rsidR="007353B5" w:rsidRPr="00270D2D" w:rsidRDefault="007353B5">
      <w:pPr>
        <w:pStyle w:val="32"/>
        <w:rPr>
          <w:rFonts w:ascii="Calibri" w:eastAsia="等线" w:hAnsi="Calibri"/>
          <w:noProof/>
          <w:kern w:val="2"/>
          <w:sz w:val="21"/>
          <w:szCs w:val="22"/>
          <w:lang w:val="en-US" w:eastAsia="zh-CN"/>
        </w:rPr>
      </w:pPr>
      <w:r>
        <w:rPr>
          <w:noProof/>
        </w:rPr>
        <w:t>6.</w:t>
      </w:r>
      <w:r>
        <w:rPr>
          <w:noProof/>
          <w:lang w:eastAsia="zh-CN"/>
        </w:rPr>
        <w:t>32</w:t>
      </w:r>
      <w:r>
        <w:rPr>
          <w:noProof/>
        </w:rPr>
        <w:t>.3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_Toc128650593 \h </w:instrText>
      </w:r>
      <w:r>
        <w:rPr>
          <w:noProof/>
        </w:rPr>
      </w:r>
      <w:r>
        <w:rPr>
          <w:noProof/>
        </w:rPr>
        <w:fldChar w:fldCharType="separate"/>
      </w:r>
      <w:r>
        <w:rPr>
          <w:noProof/>
        </w:rPr>
        <w:t>99</w:t>
      </w:r>
      <w:r>
        <w:rPr>
          <w:noProof/>
        </w:rPr>
        <w:fldChar w:fldCharType="end"/>
      </w:r>
    </w:p>
    <w:p w14:paraId="755E91FB" w14:textId="77777777" w:rsidR="007353B5" w:rsidRPr="00270D2D" w:rsidRDefault="007353B5">
      <w:pPr>
        <w:pStyle w:val="22"/>
        <w:rPr>
          <w:rFonts w:ascii="Calibri" w:eastAsia="等线" w:hAnsi="Calibri"/>
          <w:noProof/>
          <w:kern w:val="2"/>
          <w:sz w:val="21"/>
          <w:szCs w:val="22"/>
          <w:lang w:val="en-US" w:eastAsia="zh-CN"/>
        </w:rPr>
      </w:pPr>
      <w:r>
        <w:rPr>
          <w:noProof/>
          <w:lang w:eastAsia="ko-KR"/>
        </w:rPr>
        <w:t>6.</w:t>
      </w:r>
      <w:r>
        <w:rPr>
          <w:noProof/>
          <w:lang w:eastAsia="zh-CN"/>
        </w:rPr>
        <w:t>33</w:t>
      </w:r>
      <w:r w:rsidRPr="00270D2D">
        <w:rPr>
          <w:rFonts w:ascii="Calibri" w:eastAsia="等线" w:hAnsi="Calibri"/>
          <w:noProof/>
          <w:kern w:val="2"/>
          <w:sz w:val="21"/>
          <w:szCs w:val="22"/>
          <w:lang w:val="en-US" w:eastAsia="zh-CN"/>
        </w:rPr>
        <w:tab/>
      </w:r>
      <w:r>
        <w:rPr>
          <w:noProof/>
          <w:lang w:eastAsia="ko-KR"/>
        </w:rPr>
        <w:t xml:space="preserve"> Solution #</w:t>
      </w:r>
      <w:r>
        <w:rPr>
          <w:noProof/>
          <w:lang w:eastAsia="zh-CN"/>
        </w:rPr>
        <w:t>33</w:t>
      </w:r>
      <w:r>
        <w:rPr>
          <w:noProof/>
          <w:lang w:eastAsia="ko-KR"/>
        </w:rPr>
        <w:t>: Security policy negotiation for UE-to-UE Relay Communication</w:t>
      </w:r>
      <w:r>
        <w:rPr>
          <w:noProof/>
        </w:rPr>
        <w:tab/>
      </w:r>
      <w:r>
        <w:rPr>
          <w:noProof/>
        </w:rPr>
        <w:fldChar w:fldCharType="begin"/>
      </w:r>
      <w:r>
        <w:rPr>
          <w:noProof/>
        </w:rPr>
        <w:instrText xml:space="preserve"> PAGEREF _Toc128650594 \h </w:instrText>
      </w:r>
      <w:r>
        <w:rPr>
          <w:noProof/>
        </w:rPr>
      </w:r>
      <w:r>
        <w:rPr>
          <w:noProof/>
        </w:rPr>
        <w:fldChar w:fldCharType="separate"/>
      </w:r>
      <w:r>
        <w:rPr>
          <w:noProof/>
        </w:rPr>
        <w:t>99</w:t>
      </w:r>
      <w:r>
        <w:rPr>
          <w:noProof/>
        </w:rPr>
        <w:fldChar w:fldCharType="end"/>
      </w:r>
    </w:p>
    <w:p w14:paraId="48133FE5" w14:textId="77777777" w:rsidR="007353B5" w:rsidRPr="00270D2D" w:rsidRDefault="007353B5">
      <w:pPr>
        <w:pStyle w:val="32"/>
        <w:rPr>
          <w:rFonts w:ascii="Calibri" w:eastAsia="等线" w:hAnsi="Calibri"/>
          <w:noProof/>
          <w:kern w:val="2"/>
          <w:sz w:val="21"/>
          <w:szCs w:val="22"/>
          <w:lang w:val="en-US" w:eastAsia="zh-CN"/>
        </w:rPr>
      </w:pPr>
      <w:r>
        <w:rPr>
          <w:noProof/>
          <w:lang w:eastAsia="ko-KR"/>
        </w:rPr>
        <w:t>6.</w:t>
      </w:r>
      <w:r>
        <w:rPr>
          <w:noProof/>
          <w:lang w:eastAsia="zh-CN"/>
        </w:rPr>
        <w:t>33</w:t>
      </w:r>
      <w:r>
        <w:rPr>
          <w:noProof/>
          <w:lang w:eastAsia="ko-KR"/>
        </w:rPr>
        <w:t>.1</w:t>
      </w:r>
      <w:r w:rsidRPr="00270D2D">
        <w:rPr>
          <w:rFonts w:ascii="Calibri" w:eastAsia="等线"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_Toc128650595 \h </w:instrText>
      </w:r>
      <w:r>
        <w:rPr>
          <w:noProof/>
        </w:rPr>
      </w:r>
      <w:r>
        <w:rPr>
          <w:noProof/>
        </w:rPr>
        <w:fldChar w:fldCharType="separate"/>
      </w:r>
      <w:r>
        <w:rPr>
          <w:noProof/>
        </w:rPr>
        <w:t>99</w:t>
      </w:r>
      <w:r>
        <w:rPr>
          <w:noProof/>
        </w:rPr>
        <w:fldChar w:fldCharType="end"/>
      </w:r>
    </w:p>
    <w:p w14:paraId="25871BD2" w14:textId="77777777" w:rsidR="007353B5" w:rsidRPr="00270D2D" w:rsidRDefault="007353B5">
      <w:pPr>
        <w:pStyle w:val="32"/>
        <w:rPr>
          <w:rFonts w:ascii="Calibri" w:eastAsia="等线" w:hAnsi="Calibri"/>
          <w:noProof/>
          <w:kern w:val="2"/>
          <w:sz w:val="21"/>
          <w:szCs w:val="22"/>
          <w:lang w:val="en-US" w:eastAsia="zh-CN"/>
        </w:rPr>
      </w:pPr>
      <w:r>
        <w:rPr>
          <w:noProof/>
          <w:lang w:eastAsia="ko-KR"/>
        </w:rPr>
        <w:t>6.</w:t>
      </w:r>
      <w:r>
        <w:rPr>
          <w:noProof/>
          <w:lang w:eastAsia="zh-CN"/>
        </w:rPr>
        <w:t>33</w:t>
      </w:r>
      <w:r>
        <w:rPr>
          <w:noProof/>
          <w:lang w:eastAsia="ko-KR"/>
        </w:rPr>
        <w:t>.2</w:t>
      </w:r>
      <w:r w:rsidRPr="00270D2D">
        <w:rPr>
          <w:rFonts w:ascii="Calibri" w:eastAsia="等线"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_Toc128650596 \h </w:instrText>
      </w:r>
      <w:r>
        <w:rPr>
          <w:noProof/>
        </w:rPr>
      </w:r>
      <w:r>
        <w:rPr>
          <w:noProof/>
        </w:rPr>
        <w:fldChar w:fldCharType="separate"/>
      </w:r>
      <w:r>
        <w:rPr>
          <w:noProof/>
        </w:rPr>
        <w:t>99</w:t>
      </w:r>
      <w:r>
        <w:rPr>
          <w:noProof/>
        </w:rPr>
        <w:fldChar w:fldCharType="end"/>
      </w:r>
    </w:p>
    <w:p w14:paraId="4B4302C8" w14:textId="77777777" w:rsidR="007353B5" w:rsidRPr="00270D2D" w:rsidRDefault="007353B5">
      <w:pPr>
        <w:pStyle w:val="32"/>
        <w:rPr>
          <w:rFonts w:ascii="Calibri" w:eastAsia="等线" w:hAnsi="Calibri"/>
          <w:noProof/>
          <w:kern w:val="2"/>
          <w:sz w:val="21"/>
          <w:szCs w:val="22"/>
          <w:lang w:val="en-US" w:eastAsia="zh-CN"/>
        </w:rPr>
      </w:pPr>
      <w:r>
        <w:rPr>
          <w:noProof/>
          <w:lang w:eastAsia="ko-KR"/>
        </w:rPr>
        <w:t>6.</w:t>
      </w:r>
      <w:r>
        <w:rPr>
          <w:noProof/>
          <w:lang w:eastAsia="zh-CN"/>
        </w:rPr>
        <w:t>33</w:t>
      </w:r>
      <w:r>
        <w:rPr>
          <w:noProof/>
          <w:lang w:eastAsia="ko-KR"/>
        </w:rPr>
        <w:t>.3</w:t>
      </w:r>
      <w:r w:rsidRPr="00270D2D">
        <w:rPr>
          <w:rFonts w:ascii="Calibri" w:eastAsia="等线"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_Toc128650597 \h </w:instrText>
      </w:r>
      <w:r>
        <w:rPr>
          <w:noProof/>
        </w:rPr>
      </w:r>
      <w:r>
        <w:rPr>
          <w:noProof/>
        </w:rPr>
        <w:fldChar w:fldCharType="separate"/>
      </w:r>
      <w:r>
        <w:rPr>
          <w:noProof/>
        </w:rPr>
        <w:t>101</w:t>
      </w:r>
      <w:r>
        <w:rPr>
          <w:noProof/>
        </w:rPr>
        <w:fldChar w:fldCharType="end"/>
      </w:r>
    </w:p>
    <w:p w14:paraId="64CE9509" w14:textId="77777777" w:rsidR="007353B5" w:rsidRPr="00270D2D" w:rsidRDefault="007353B5">
      <w:pPr>
        <w:pStyle w:val="22"/>
        <w:rPr>
          <w:rFonts w:ascii="Calibri" w:eastAsia="等线" w:hAnsi="Calibri"/>
          <w:noProof/>
          <w:kern w:val="2"/>
          <w:sz w:val="21"/>
          <w:szCs w:val="22"/>
          <w:lang w:val="en-US" w:eastAsia="zh-CN"/>
        </w:rPr>
      </w:pPr>
      <w:r>
        <w:rPr>
          <w:noProof/>
        </w:rPr>
        <w:t>6.Y</w:t>
      </w:r>
      <w:r w:rsidRPr="00270D2D">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_Toc128650598 \h </w:instrText>
      </w:r>
      <w:r>
        <w:rPr>
          <w:noProof/>
        </w:rPr>
      </w:r>
      <w:r>
        <w:rPr>
          <w:noProof/>
        </w:rPr>
        <w:fldChar w:fldCharType="separate"/>
      </w:r>
      <w:r>
        <w:rPr>
          <w:noProof/>
        </w:rPr>
        <w:t>101</w:t>
      </w:r>
      <w:r>
        <w:rPr>
          <w:noProof/>
        </w:rPr>
        <w:fldChar w:fldCharType="end"/>
      </w:r>
    </w:p>
    <w:p w14:paraId="64386710" w14:textId="77777777" w:rsidR="007353B5" w:rsidRPr="00270D2D" w:rsidRDefault="007353B5">
      <w:pPr>
        <w:pStyle w:val="32"/>
        <w:rPr>
          <w:rFonts w:ascii="Calibri" w:eastAsia="等线" w:hAnsi="Calibri"/>
          <w:noProof/>
          <w:kern w:val="2"/>
          <w:sz w:val="21"/>
          <w:szCs w:val="22"/>
          <w:lang w:val="en-US" w:eastAsia="zh-CN"/>
        </w:rPr>
      </w:pPr>
      <w:r>
        <w:rPr>
          <w:noProof/>
        </w:rPr>
        <w:t>6.Y.1</w:t>
      </w:r>
      <w:r w:rsidRPr="00270D2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_Toc128650599 \h </w:instrText>
      </w:r>
      <w:r>
        <w:rPr>
          <w:noProof/>
        </w:rPr>
      </w:r>
      <w:r>
        <w:rPr>
          <w:noProof/>
        </w:rPr>
        <w:fldChar w:fldCharType="separate"/>
      </w:r>
      <w:r>
        <w:rPr>
          <w:noProof/>
        </w:rPr>
        <w:t>101</w:t>
      </w:r>
      <w:r>
        <w:rPr>
          <w:noProof/>
        </w:rPr>
        <w:fldChar w:fldCharType="end"/>
      </w:r>
    </w:p>
    <w:p w14:paraId="62D6C71F" w14:textId="77777777" w:rsidR="007353B5" w:rsidRPr="00270D2D" w:rsidRDefault="007353B5">
      <w:pPr>
        <w:pStyle w:val="32"/>
        <w:rPr>
          <w:rFonts w:ascii="Calibri" w:eastAsia="等线" w:hAnsi="Calibri"/>
          <w:noProof/>
          <w:kern w:val="2"/>
          <w:sz w:val="21"/>
          <w:szCs w:val="22"/>
          <w:lang w:val="en-US" w:eastAsia="zh-CN"/>
        </w:rPr>
      </w:pPr>
      <w:r>
        <w:rPr>
          <w:noProof/>
        </w:rPr>
        <w:t>6.Y.2</w:t>
      </w:r>
      <w:r w:rsidRPr="00270D2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_Toc128650600 \h </w:instrText>
      </w:r>
      <w:r>
        <w:rPr>
          <w:noProof/>
        </w:rPr>
      </w:r>
      <w:r>
        <w:rPr>
          <w:noProof/>
        </w:rPr>
        <w:fldChar w:fldCharType="separate"/>
      </w:r>
      <w:r>
        <w:rPr>
          <w:noProof/>
        </w:rPr>
        <w:t>102</w:t>
      </w:r>
      <w:r>
        <w:rPr>
          <w:noProof/>
        </w:rPr>
        <w:fldChar w:fldCharType="end"/>
      </w:r>
    </w:p>
    <w:p w14:paraId="64A1E932" w14:textId="77777777" w:rsidR="007353B5" w:rsidRPr="00270D2D" w:rsidRDefault="007353B5">
      <w:pPr>
        <w:pStyle w:val="32"/>
        <w:rPr>
          <w:rFonts w:ascii="Calibri" w:eastAsia="等线" w:hAnsi="Calibri"/>
          <w:noProof/>
          <w:kern w:val="2"/>
          <w:sz w:val="21"/>
          <w:szCs w:val="22"/>
          <w:lang w:val="en-US" w:eastAsia="zh-CN"/>
        </w:rPr>
      </w:pPr>
      <w:r>
        <w:rPr>
          <w:noProof/>
        </w:rPr>
        <w:t>6.Y.3</w:t>
      </w:r>
      <w:r w:rsidRPr="00270D2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_Toc128650601 \h </w:instrText>
      </w:r>
      <w:r>
        <w:rPr>
          <w:noProof/>
        </w:rPr>
      </w:r>
      <w:r>
        <w:rPr>
          <w:noProof/>
        </w:rPr>
        <w:fldChar w:fldCharType="separate"/>
      </w:r>
      <w:r>
        <w:rPr>
          <w:noProof/>
        </w:rPr>
        <w:t>102</w:t>
      </w:r>
      <w:r>
        <w:rPr>
          <w:noProof/>
        </w:rPr>
        <w:fldChar w:fldCharType="end"/>
      </w:r>
    </w:p>
    <w:p w14:paraId="327C0373" w14:textId="77777777" w:rsidR="007353B5" w:rsidRPr="00270D2D" w:rsidRDefault="007353B5">
      <w:pPr>
        <w:pStyle w:val="10"/>
        <w:rPr>
          <w:rFonts w:ascii="Calibri" w:eastAsia="等线" w:hAnsi="Calibri"/>
          <w:noProof/>
          <w:kern w:val="2"/>
          <w:sz w:val="21"/>
          <w:szCs w:val="22"/>
          <w:lang w:val="en-US" w:eastAsia="zh-CN"/>
        </w:rPr>
      </w:pPr>
      <w:r>
        <w:rPr>
          <w:noProof/>
        </w:rPr>
        <w:t>7</w:t>
      </w:r>
      <w:r w:rsidRPr="00270D2D">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_Toc128650602 \h </w:instrText>
      </w:r>
      <w:r>
        <w:rPr>
          <w:noProof/>
        </w:rPr>
      </w:r>
      <w:r>
        <w:rPr>
          <w:noProof/>
        </w:rPr>
        <w:fldChar w:fldCharType="separate"/>
      </w:r>
      <w:r>
        <w:rPr>
          <w:noProof/>
        </w:rPr>
        <w:t>102</w:t>
      </w:r>
      <w:r>
        <w:rPr>
          <w:noProof/>
        </w:rPr>
        <w:fldChar w:fldCharType="end"/>
      </w:r>
    </w:p>
    <w:p w14:paraId="5A9D15E9" w14:textId="77777777" w:rsidR="007353B5" w:rsidRPr="00270D2D" w:rsidRDefault="007353B5">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1</w:t>
      </w:r>
      <w:r w:rsidRPr="00270D2D">
        <w:rPr>
          <w:rFonts w:ascii="Calibri" w:eastAsia="等线"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_Toc128650603 \h </w:instrText>
      </w:r>
      <w:r>
        <w:rPr>
          <w:noProof/>
        </w:rPr>
      </w:r>
      <w:r>
        <w:rPr>
          <w:noProof/>
        </w:rPr>
        <w:fldChar w:fldCharType="separate"/>
      </w:r>
      <w:r>
        <w:rPr>
          <w:noProof/>
        </w:rPr>
        <w:t>102</w:t>
      </w:r>
      <w:r>
        <w:rPr>
          <w:noProof/>
        </w:rPr>
        <w:fldChar w:fldCharType="end"/>
      </w:r>
    </w:p>
    <w:p w14:paraId="575E8241" w14:textId="77777777" w:rsidR="007353B5" w:rsidRPr="00270D2D" w:rsidRDefault="007353B5">
      <w:pPr>
        <w:pStyle w:val="22"/>
        <w:rPr>
          <w:rFonts w:ascii="Calibri" w:eastAsia="等线" w:hAnsi="Calibri"/>
          <w:noProof/>
          <w:kern w:val="2"/>
          <w:sz w:val="21"/>
          <w:szCs w:val="22"/>
          <w:lang w:val="en-US" w:eastAsia="zh-CN"/>
        </w:rPr>
      </w:pPr>
      <w:r w:rsidRPr="004915E3">
        <w:rPr>
          <w:noProof/>
          <w:lang w:val="en-US" w:eastAsia="zh-CN"/>
        </w:rPr>
        <w:t>7.2</w:t>
      </w:r>
      <w:r w:rsidRPr="00270D2D">
        <w:rPr>
          <w:rFonts w:ascii="Calibri" w:eastAsia="等线" w:hAnsi="Calibri"/>
          <w:noProof/>
          <w:kern w:val="2"/>
          <w:sz w:val="21"/>
          <w:szCs w:val="22"/>
          <w:lang w:val="en-US" w:eastAsia="zh-CN"/>
        </w:rPr>
        <w:tab/>
      </w:r>
      <w:r>
        <w:rPr>
          <w:noProof/>
        </w:rPr>
        <w:t>Key Issue #</w:t>
      </w:r>
      <w:r w:rsidRPr="004915E3">
        <w:rPr>
          <w:noProof/>
          <w:lang w:val="en-US" w:eastAsia="zh-CN"/>
        </w:rPr>
        <w:t>2</w:t>
      </w:r>
      <w:r>
        <w:rPr>
          <w:noProof/>
        </w:rPr>
        <w:t>: Security of UE-to-UE Relay</w:t>
      </w:r>
      <w:r>
        <w:rPr>
          <w:noProof/>
        </w:rPr>
        <w:tab/>
      </w:r>
      <w:r>
        <w:rPr>
          <w:noProof/>
        </w:rPr>
        <w:fldChar w:fldCharType="begin"/>
      </w:r>
      <w:r>
        <w:rPr>
          <w:noProof/>
        </w:rPr>
        <w:instrText xml:space="preserve"> PAGEREF _Toc128650604 \h </w:instrText>
      </w:r>
      <w:r>
        <w:rPr>
          <w:noProof/>
        </w:rPr>
      </w:r>
      <w:r>
        <w:rPr>
          <w:noProof/>
        </w:rPr>
        <w:fldChar w:fldCharType="separate"/>
      </w:r>
      <w:r>
        <w:rPr>
          <w:noProof/>
        </w:rPr>
        <w:t>102</w:t>
      </w:r>
      <w:r>
        <w:rPr>
          <w:noProof/>
        </w:rPr>
        <w:fldChar w:fldCharType="end"/>
      </w:r>
    </w:p>
    <w:p w14:paraId="5FB7E60E" w14:textId="77777777" w:rsidR="007353B5" w:rsidRPr="00270D2D" w:rsidRDefault="007353B5">
      <w:pPr>
        <w:pStyle w:val="22"/>
        <w:rPr>
          <w:rFonts w:ascii="Calibri" w:eastAsia="等线" w:hAnsi="Calibri"/>
          <w:noProof/>
          <w:kern w:val="2"/>
          <w:sz w:val="21"/>
          <w:szCs w:val="22"/>
          <w:lang w:val="en-US" w:eastAsia="zh-CN"/>
        </w:rPr>
      </w:pPr>
      <w:r w:rsidRPr="004915E3">
        <w:rPr>
          <w:noProof/>
          <w:lang w:val="en-US" w:eastAsia="zh-CN"/>
        </w:rPr>
        <w:t>7.3</w:t>
      </w:r>
      <w:r w:rsidRPr="00270D2D">
        <w:rPr>
          <w:rFonts w:ascii="Calibri" w:eastAsia="等线" w:hAnsi="Calibri"/>
          <w:noProof/>
          <w:kern w:val="2"/>
          <w:sz w:val="21"/>
          <w:szCs w:val="22"/>
          <w:lang w:val="en-US" w:eastAsia="zh-CN"/>
        </w:rPr>
        <w:tab/>
      </w:r>
      <w:r>
        <w:rPr>
          <w:noProof/>
        </w:rPr>
        <w:t>Key issue #</w:t>
      </w:r>
      <w:r w:rsidRPr="004915E3">
        <w:rPr>
          <w:noProof/>
          <w:lang w:val="en-US" w:eastAsia="zh-CN"/>
        </w:rPr>
        <w:t>3</w:t>
      </w:r>
      <w:r>
        <w:rPr>
          <w:noProof/>
        </w:rPr>
        <w:t>: Authorization in the UE-to-UE Relay Scenario</w:t>
      </w:r>
      <w:r>
        <w:rPr>
          <w:noProof/>
        </w:rPr>
        <w:tab/>
      </w:r>
      <w:r>
        <w:rPr>
          <w:noProof/>
        </w:rPr>
        <w:fldChar w:fldCharType="begin"/>
      </w:r>
      <w:r>
        <w:rPr>
          <w:noProof/>
        </w:rPr>
        <w:instrText xml:space="preserve"> PAGEREF _Toc128650605 \h </w:instrText>
      </w:r>
      <w:r>
        <w:rPr>
          <w:noProof/>
        </w:rPr>
      </w:r>
      <w:r>
        <w:rPr>
          <w:noProof/>
        </w:rPr>
        <w:fldChar w:fldCharType="separate"/>
      </w:r>
      <w:r>
        <w:rPr>
          <w:noProof/>
        </w:rPr>
        <w:t>102</w:t>
      </w:r>
      <w:r>
        <w:rPr>
          <w:noProof/>
        </w:rPr>
        <w:fldChar w:fldCharType="end"/>
      </w:r>
    </w:p>
    <w:p w14:paraId="2D019D40" w14:textId="77777777" w:rsidR="007353B5" w:rsidRPr="00270D2D" w:rsidRDefault="007353B5">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4</w:t>
      </w:r>
      <w:r w:rsidRPr="00270D2D">
        <w:rPr>
          <w:rFonts w:ascii="Calibri" w:eastAsia="等线"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_Toc128650606 \h </w:instrText>
      </w:r>
      <w:r>
        <w:rPr>
          <w:noProof/>
        </w:rPr>
      </w:r>
      <w:r>
        <w:rPr>
          <w:noProof/>
        </w:rPr>
        <w:fldChar w:fldCharType="separate"/>
      </w:r>
      <w:r>
        <w:rPr>
          <w:noProof/>
        </w:rPr>
        <w:t>103</w:t>
      </w:r>
      <w:r>
        <w:rPr>
          <w:noProof/>
        </w:rPr>
        <w:fldChar w:fldCharType="end"/>
      </w:r>
    </w:p>
    <w:p w14:paraId="31FA64E3" w14:textId="77777777" w:rsidR="007353B5" w:rsidRPr="00270D2D" w:rsidRDefault="007353B5">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5</w:t>
      </w:r>
      <w:r w:rsidRPr="00270D2D">
        <w:rPr>
          <w:rFonts w:ascii="Calibri" w:eastAsia="等线"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_Toc128650607 \h </w:instrText>
      </w:r>
      <w:r>
        <w:rPr>
          <w:noProof/>
        </w:rPr>
      </w:r>
      <w:r>
        <w:rPr>
          <w:noProof/>
        </w:rPr>
        <w:fldChar w:fldCharType="separate"/>
      </w:r>
      <w:r>
        <w:rPr>
          <w:noProof/>
        </w:rPr>
        <w:t>103</w:t>
      </w:r>
      <w:r>
        <w:rPr>
          <w:noProof/>
        </w:rPr>
        <w:fldChar w:fldCharType="end"/>
      </w:r>
    </w:p>
    <w:p w14:paraId="6DFD1AA0" w14:textId="77777777" w:rsidR="007353B5" w:rsidRPr="00270D2D" w:rsidRDefault="007353B5">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6</w:t>
      </w:r>
      <w:r w:rsidRPr="00270D2D">
        <w:rPr>
          <w:rFonts w:ascii="Calibri" w:eastAsia="等线"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_Toc128650608 \h </w:instrText>
      </w:r>
      <w:r>
        <w:rPr>
          <w:noProof/>
        </w:rPr>
      </w:r>
      <w:r>
        <w:rPr>
          <w:noProof/>
        </w:rPr>
        <w:fldChar w:fldCharType="separate"/>
      </w:r>
      <w:r>
        <w:rPr>
          <w:noProof/>
        </w:rPr>
        <w:t>103</w:t>
      </w:r>
      <w:r>
        <w:rPr>
          <w:noProof/>
        </w:rPr>
        <w:fldChar w:fldCharType="end"/>
      </w:r>
    </w:p>
    <w:p w14:paraId="21F354E0" w14:textId="77777777" w:rsidR="007353B5" w:rsidRPr="00270D2D" w:rsidRDefault="007353B5">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270D2D">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_Toc128650609 \h </w:instrText>
      </w:r>
      <w:r>
        <w:rPr>
          <w:noProof/>
        </w:rPr>
      </w:r>
      <w:r>
        <w:rPr>
          <w:noProof/>
        </w:rPr>
        <w:fldChar w:fldCharType="separate"/>
      </w:r>
      <w:r>
        <w:rPr>
          <w:noProof/>
        </w:rPr>
        <w:t>103</w:t>
      </w:r>
      <w:r>
        <w:rPr>
          <w:noProof/>
        </w:rPr>
        <w:fldChar w:fldCharType="end"/>
      </w:r>
    </w:p>
    <w:p w14:paraId="0F0BECAB" w14:textId="77777777" w:rsidR="007353B5" w:rsidRPr="00270D2D" w:rsidRDefault="007353B5">
      <w:pPr>
        <w:pStyle w:val="80"/>
        <w:rPr>
          <w:rFonts w:ascii="Calibri" w:eastAsia="等线"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_Toc128650610 \h </w:instrText>
      </w:r>
      <w:r>
        <w:rPr>
          <w:noProof/>
        </w:rPr>
      </w:r>
      <w:r>
        <w:rPr>
          <w:noProof/>
        </w:rPr>
        <w:fldChar w:fldCharType="separate"/>
      </w:r>
      <w:r>
        <w:rPr>
          <w:noProof/>
        </w:rPr>
        <w:t>104</w:t>
      </w:r>
      <w:r>
        <w:rPr>
          <w:noProof/>
        </w:rP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15" w:name="foreword"/>
      <w:bookmarkStart w:id="16" w:name="_Toc112749576"/>
      <w:bookmarkStart w:id="17" w:name="_Toc116991412"/>
      <w:bookmarkStart w:id="18" w:name="_Toc116991847"/>
      <w:bookmarkStart w:id="19" w:name="_Toc120125621"/>
      <w:bookmarkStart w:id="20" w:name="_Toc120126054"/>
      <w:bookmarkStart w:id="21" w:name="_Toc120128074"/>
      <w:bookmarkStart w:id="22" w:name="_Toc120132318"/>
      <w:bookmarkStart w:id="23" w:name="_Toc128427366"/>
      <w:bookmarkStart w:id="24" w:name="_Toc128650404"/>
      <w:bookmarkEnd w:id="15"/>
      <w:r w:rsidRPr="004D3578">
        <w:t>Foreword</w:t>
      </w:r>
      <w:bookmarkEnd w:id="16"/>
      <w:bookmarkEnd w:id="17"/>
      <w:bookmarkEnd w:id="18"/>
      <w:bookmarkEnd w:id="19"/>
      <w:bookmarkEnd w:id="20"/>
      <w:bookmarkEnd w:id="21"/>
      <w:bookmarkEnd w:id="22"/>
      <w:bookmarkEnd w:id="23"/>
      <w:bookmarkEnd w:id="24"/>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5" w:name="spectype3"/>
      <w:r w:rsidR="00602AEA" w:rsidRPr="005D3588">
        <w:t>Report</w:t>
      </w:r>
      <w:bookmarkEnd w:id="25"/>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26" w:name="introduction"/>
      <w:bookmarkStart w:id="27" w:name="definitions"/>
      <w:bookmarkEnd w:id="26"/>
      <w:bookmarkEnd w:id="27"/>
      <w:r w:rsidRPr="004D3578">
        <w:br w:type="page"/>
      </w:r>
      <w:bookmarkStart w:id="28" w:name="scope"/>
      <w:bookmarkStart w:id="29" w:name="_Toc112749577"/>
      <w:bookmarkStart w:id="30" w:name="_Toc116991413"/>
      <w:bookmarkStart w:id="31" w:name="_Toc116991848"/>
      <w:bookmarkStart w:id="32" w:name="_Toc120125622"/>
      <w:bookmarkStart w:id="33" w:name="_Toc120126055"/>
      <w:bookmarkStart w:id="34" w:name="_Toc120128075"/>
      <w:bookmarkStart w:id="35" w:name="_Toc120132319"/>
      <w:bookmarkStart w:id="36" w:name="_Toc128427367"/>
      <w:bookmarkStart w:id="37" w:name="_Toc128650405"/>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p>
    <w:p w14:paraId="72264D40" w14:textId="77777777" w:rsidR="00056A3C" w:rsidRPr="00E43474" w:rsidRDefault="00056A3C" w:rsidP="00056A3C">
      <w:pPr>
        <w:rPr>
          <w:lang w:eastAsia="zh-CN"/>
        </w:rPr>
      </w:pPr>
      <w:bookmarkStart w:id="38" w:name="references"/>
      <w:bookmarkEnd w:id="38"/>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39" w:name="_Toc112749578"/>
      <w:bookmarkStart w:id="40" w:name="_Toc116991414"/>
      <w:bookmarkStart w:id="41" w:name="_Toc116991849"/>
      <w:bookmarkStart w:id="42" w:name="_Toc120125623"/>
      <w:bookmarkStart w:id="43" w:name="_Toc120126056"/>
      <w:bookmarkStart w:id="44" w:name="_Toc120128076"/>
      <w:bookmarkStart w:id="45" w:name="_Toc120132320"/>
      <w:bookmarkStart w:id="46" w:name="_Toc128427368"/>
      <w:bookmarkStart w:id="47" w:name="_Toc128650406"/>
      <w:r w:rsidRPr="004D3578">
        <w:t>2</w:t>
      </w:r>
      <w:r w:rsidRPr="004D3578">
        <w:tab/>
        <w:t>References</w:t>
      </w:r>
      <w:bookmarkEnd w:id="39"/>
      <w:bookmarkEnd w:id="40"/>
      <w:bookmarkEnd w:id="41"/>
      <w:bookmarkEnd w:id="42"/>
      <w:bookmarkEnd w:id="43"/>
      <w:bookmarkEnd w:id="44"/>
      <w:bookmarkEnd w:id="45"/>
      <w:bookmarkEnd w:id="46"/>
      <w:bookmarkEnd w:id="47"/>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48"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49" w:name="_Toc116991415"/>
      <w:bookmarkStart w:id="50" w:name="_Toc116991850"/>
      <w:bookmarkStart w:id="51" w:name="_Toc120125624"/>
      <w:bookmarkStart w:id="52" w:name="_Toc120126057"/>
      <w:bookmarkStart w:id="53" w:name="_Toc120128077"/>
      <w:bookmarkStart w:id="54" w:name="_Toc120132321"/>
      <w:r w:rsidRPr="005B29E9">
        <w:t>[</w:t>
      </w:r>
      <w:r>
        <w:rPr>
          <w:rFonts w:hint="eastAsia"/>
          <w:lang w:eastAsia="zh-CN"/>
        </w:rPr>
        <w:t>16</w:t>
      </w:r>
      <w:r w:rsidRPr="005B29E9">
        <w:t>]</w:t>
      </w:r>
      <w:r w:rsidRPr="005B29E9">
        <w:tab/>
      </w:r>
      <w:r w:rsidRPr="00746575">
        <w:t>3GPP TS 22.101: "Service aspects; Service principles".</w:t>
      </w:r>
    </w:p>
    <w:p w14:paraId="302CE3B4" w14:textId="77F160A9" w:rsidR="002672B5" w:rsidRPr="005B29E9" w:rsidRDefault="002672B5" w:rsidP="002672B5">
      <w:pPr>
        <w:pStyle w:val="EX"/>
      </w:pPr>
      <w:r w:rsidRPr="005B29E9">
        <w:t>[</w:t>
      </w:r>
      <w:r>
        <w:rPr>
          <w:rFonts w:hint="eastAsia"/>
          <w:lang w:eastAsia="zh-CN"/>
        </w:rPr>
        <w:t>17</w:t>
      </w:r>
      <w:r w:rsidRPr="005B29E9">
        <w:t>]</w:t>
      </w:r>
      <w:r w:rsidRPr="005B29E9">
        <w:tab/>
      </w:r>
      <w:r w:rsidRPr="002672B5">
        <w:t>Hao, Feng, and Paul C. van Oorschot. "SoK: Password-Authenticated Key Exchange--Theory, Practice, Standardization and Real-World Lessons." Proceedings of the 2022 ACM on Asia Conference on Computer and Communications Security. 2022.</w:t>
      </w:r>
    </w:p>
    <w:p w14:paraId="4528345A" w14:textId="26C8B30E" w:rsidR="002672B5" w:rsidRPr="005B29E9" w:rsidRDefault="002672B5" w:rsidP="002672B5">
      <w:pPr>
        <w:pStyle w:val="EX"/>
      </w:pPr>
      <w:r w:rsidRPr="005B29E9">
        <w:t>[</w:t>
      </w:r>
      <w:r>
        <w:rPr>
          <w:rFonts w:hint="eastAsia"/>
          <w:lang w:eastAsia="zh-CN"/>
        </w:rPr>
        <w:t>18</w:t>
      </w:r>
      <w:r w:rsidRPr="005B29E9">
        <w:t>]</w:t>
      </w:r>
      <w:r w:rsidRPr="005B29E9">
        <w:tab/>
      </w:r>
      <w:r w:rsidRPr="002672B5">
        <w:t>Joern-Marc Schmidt, RFC 8125: “Requirements for Password-Authenticated Key Agreement (PAKE) Schemes”, April 2017, available online at https://datatracker.ietf.org/doc/rfc8125/</w:t>
      </w:r>
    </w:p>
    <w:p w14:paraId="0DFF440D" w14:textId="77777777" w:rsidR="00080512" w:rsidRPr="004D3578" w:rsidRDefault="00080512">
      <w:pPr>
        <w:pStyle w:val="1"/>
      </w:pPr>
      <w:bookmarkStart w:id="55" w:name="_Toc128427369"/>
      <w:bookmarkStart w:id="56" w:name="_Toc128650407"/>
      <w:r w:rsidRPr="004D3578">
        <w:t>3</w:t>
      </w:r>
      <w:r w:rsidRPr="004D3578">
        <w:tab/>
        <w:t>Definitions</w:t>
      </w:r>
      <w:r w:rsidR="00602AEA">
        <w:t xml:space="preserve"> of terms, symbols and abbreviations</w:t>
      </w:r>
      <w:bookmarkEnd w:id="48"/>
      <w:bookmarkEnd w:id="49"/>
      <w:bookmarkEnd w:id="50"/>
      <w:bookmarkEnd w:id="51"/>
      <w:bookmarkEnd w:id="52"/>
      <w:bookmarkEnd w:id="53"/>
      <w:bookmarkEnd w:id="54"/>
      <w:bookmarkEnd w:id="55"/>
      <w:bookmarkEnd w:id="56"/>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57" w:name="_Toc112749580"/>
      <w:bookmarkStart w:id="58" w:name="_Toc116991416"/>
      <w:bookmarkStart w:id="59" w:name="_Toc116991851"/>
      <w:bookmarkStart w:id="60" w:name="_Toc120125625"/>
      <w:bookmarkStart w:id="61" w:name="_Toc120126058"/>
      <w:bookmarkStart w:id="62" w:name="_Toc120128078"/>
      <w:bookmarkStart w:id="63" w:name="_Toc120132322"/>
      <w:bookmarkStart w:id="64" w:name="_Toc128427370"/>
      <w:bookmarkStart w:id="65" w:name="_Toc128650408"/>
      <w:r w:rsidRPr="004D3578">
        <w:t>3.1</w:t>
      </w:r>
      <w:r w:rsidRPr="004D3578">
        <w:tab/>
      </w:r>
      <w:r w:rsidR="002B6339">
        <w:t>Terms</w:t>
      </w:r>
      <w:bookmarkEnd w:id="57"/>
      <w:bookmarkEnd w:id="58"/>
      <w:bookmarkEnd w:id="59"/>
      <w:bookmarkEnd w:id="60"/>
      <w:bookmarkEnd w:id="61"/>
      <w:bookmarkEnd w:id="62"/>
      <w:bookmarkEnd w:id="63"/>
      <w:bookmarkEnd w:id="64"/>
      <w:bookmarkEnd w:id="65"/>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66"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67" w:name="_Toc112749582"/>
      <w:bookmarkStart w:id="68" w:name="_Toc116991417"/>
      <w:bookmarkStart w:id="69" w:name="_Toc116991852"/>
      <w:bookmarkStart w:id="70" w:name="_Toc120125626"/>
      <w:bookmarkStart w:id="71" w:name="_Toc120126059"/>
      <w:bookmarkStart w:id="72" w:name="_Toc120128079"/>
      <w:bookmarkStart w:id="73" w:name="_Toc120132323"/>
      <w:bookmarkStart w:id="74" w:name="_Toc128427371"/>
      <w:bookmarkStart w:id="75" w:name="_Toc128650409"/>
      <w:bookmarkEnd w:id="66"/>
      <w:r w:rsidRPr="004D3578">
        <w:t>3.</w:t>
      </w:r>
      <w:r w:rsidR="00862E1B">
        <w:rPr>
          <w:rFonts w:hint="eastAsia"/>
          <w:lang w:eastAsia="zh-CN"/>
        </w:rPr>
        <w:t>2</w:t>
      </w:r>
      <w:r w:rsidRPr="004D3578">
        <w:tab/>
        <w:t>Abbreviations</w:t>
      </w:r>
      <w:bookmarkEnd w:id="67"/>
      <w:bookmarkEnd w:id="68"/>
      <w:bookmarkEnd w:id="69"/>
      <w:bookmarkEnd w:id="70"/>
      <w:bookmarkEnd w:id="71"/>
      <w:bookmarkEnd w:id="72"/>
      <w:bookmarkEnd w:id="73"/>
      <w:bookmarkEnd w:id="74"/>
      <w:bookmarkEnd w:id="75"/>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1"/>
      </w:pPr>
      <w:bookmarkStart w:id="76" w:name="clause4"/>
      <w:bookmarkStart w:id="77" w:name="_Toc112749583"/>
      <w:bookmarkStart w:id="78" w:name="_Toc116991418"/>
      <w:bookmarkStart w:id="79" w:name="_Toc116991853"/>
      <w:bookmarkStart w:id="80" w:name="_Toc120125627"/>
      <w:bookmarkStart w:id="81" w:name="_Toc120126060"/>
      <w:bookmarkStart w:id="82" w:name="_Toc120128080"/>
      <w:bookmarkStart w:id="83" w:name="_Toc120132324"/>
      <w:bookmarkStart w:id="84" w:name="_Toc128427372"/>
      <w:bookmarkStart w:id="85" w:name="_Toc128650410"/>
      <w:bookmarkEnd w:id="76"/>
      <w:r w:rsidRPr="004D3578">
        <w:t>4</w:t>
      </w:r>
      <w:r w:rsidRPr="004D3578">
        <w:tab/>
      </w:r>
      <w:r w:rsidR="006240E2" w:rsidRPr="006240E2">
        <w:t>Security Aspects of 5G ProSe</w:t>
      </w:r>
      <w:bookmarkEnd w:id="77"/>
      <w:bookmarkEnd w:id="78"/>
      <w:bookmarkEnd w:id="79"/>
      <w:bookmarkEnd w:id="80"/>
      <w:bookmarkEnd w:id="81"/>
      <w:bookmarkEnd w:id="82"/>
      <w:bookmarkEnd w:id="83"/>
      <w:bookmarkEnd w:id="84"/>
      <w:bookmarkEnd w:id="85"/>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86" w:name="_Toc88556901"/>
      <w:bookmarkStart w:id="87" w:name="_Toc88559989"/>
      <w:bookmarkStart w:id="88" w:name="_Toc104563993"/>
      <w:bookmarkStart w:id="89" w:name="_Toc104574917"/>
      <w:bookmarkStart w:id="90" w:name="_Toc104576609"/>
      <w:bookmarkStart w:id="91" w:name="_Toc104891296"/>
      <w:bookmarkStart w:id="92" w:name="_Toc112749584"/>
      <w:bookmarkStart w:id="93" w:name="_Toc116991419"/>
      <w:bookmarkStart w:id="94" w:name="_Toc116991854"/>
      <w:bookmarkStart w:id="95" w:name="_Toc120125628"/>
      <w:bookmarkStart w:id="96" w:name="_Toc120126061"/>
      <w:bookmarkStart w:id="97" w:name="_Toc120128081"/>
      <w:bookmarkStart w:id="98" w:name="_Toc120132325"/>
      <w:bookmarkStart w:id="99" w:name="_Toc128427373"/>
      <w:bookmarkStart w:id="100" w:name="_Toc22286581"/>
      <w:bookmarkStart w:id="101" w:name="_Toc528155238"/>
      <w:bookmarkStart w:id="102" w:name="_Toc128650411"/>
      <w:r>
        <w:rPr>
          <w:rFonts w:hint="eastAsia"/>
          <w:lang w:eastAsia="zh-CN"/>
        </w:rPr>
        <w:lastRenderedPageBreak/>
        <w:t>4</w:t>
      </w:r>
      <w:r w:rsidRPr="004D3578">
        <w:t>.1</w:t>
      </w:r>
      <w:r w:rsidRPr="004D3578">
        <w:tab/>
      </w:r>
      <w:r w:rsidRPr="00BA6CA5">
        <w:t>General</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2"/>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103" w:name="_Toc92180065"/>
      <w:bookmarkStart w:id="104" w:name="_Toc98929419"/>
      <w:bookmarkStart w:id="105" w:name="_Toc112749585"/>
      <w:bookmarkStart w:id="106" w:name="_Toc116991420"/>
      <w:bookmarkStart w:id="107" w:name="_Toc116991855"/>
      <w:bookmarkStart w:id="108" w:name="_Toc120125629"/>
      <w:bookmarkStart w:id="109" w:name="_Toc120126062"/>
      <w:bookmarkStart w:id="110" w:name="_Toc120128082"/>
      <w:bookmarkStart w:id="111" w:name="_Toc120132326"/>
      <w:bookmarkStart w:id="112" w:name="_Toc128427374"/>
      <w:bookmarkStart w:id="113" w:name="_Toc128650412"/>
      <w:r w:rsidRPr="00E43474">
        <w:rPr>
          <w:rFonts w:hint="eastAsia"/>
          <w:lang w:eastAsia="zh-CN"/>
        </w:rPr>
        <w:t>4</w:t>
      </w:r>
      <w:r w:rsidRPr="00E43474">
        <w:t>.</w:t>
      </w:r>
      <w:r>
        <w:rPr>
          <w:rFonts w:hint="eastAsia"/>
          <w:lang w:eastAsia="zh-CN"/>
        </w:rPr>
        <w:t>2</w:t>
      </w:r>
      <w:r w:rsidRPr="00E43474">
        <w:tab/>
        <w:t>Architecture assumption</w:t>
      </w:r>
      <w:bookmarkEnd w:id="103"/>
      <w:bookmarkEnd w:id="104"/>
      <w:bookmarkEnd w:id="105"/>
      <w:bookmarkEnd w:id="106"/>
      <w:bookmarkEnd w:id="107"/>
      <w:bookmarkEnd w:id="108"/>
      <w:bookmarkEnd w:id="109"/>
      <w:bookmarkEnd w:id="110"/>
      <w:bookmarkEnd w:id="111"/>
      <w:bookmarkEnd w:id="112"/>
      <w:bookmarkEnd w:id="113"/>
    </w:p>
    <w:bookmarkEnd w:id="100"/>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14"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115" w:name="_Toc116991421"/>
      <w:bookmarkStart w:id="116" w:name="_Toc116991856"/>
      <w:bookmarkStart w:id="117" w:name="_Toc120125630"/>
      <w:bookmarkStart w:id="118" w:name="_Toc120126063"/>
      <w:bookmarkStart w:id="119" w:name="_Toc120128083"/>
      <w:bookmarkStart w:id="120" w:name="_Toc120132327"/>
      <w:bookmarkStart w:id="121" w:name="_Toc128427375"/>
      <w:bookmarkStart w:id="122" w:name="_Toc128650413"/>
      <w:r>
        <w:t>5</w:t>
      </w:r>
      <w:r>
        <w:tab/>
        <w:t>Key issues</w:t>
      </w:r>
      <w:bookmarkEnd w:id="101"/>
      <w:bookmarkEnd w:id="114"/>
      <w:bookmarkEnd w:id="115"/>
      <w:bookmarkEnd w:id="116"/>
      <w:bookmarkEnd w:id="117"/>
      <w:bookmarkEnd w:id="118"/>
      <w:bookmarkEnd w:id="119"/>
      <w:bookmarkEnd w:id="120"/>
      <w:bookmarkEnd w:id="121"/>
      <w:bookmarkEnd w:id="122"/>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123" w:name="_Toc92180070"/>
      <w:bookmarkStart w:id="124" w:name="_Toc92804796"/>
      <w:bookmarkStart w:id="125" w:name="_Toc112749587"/>
      <w:bookmarkStart w:id="126" w:name="_Toc116991422"/>
      <w:bookmarkStart w:id="127" w:name="_Toc116991857"/>
      <w:bookmarkStart w:id="128" w:name="_Toc120125631"/>
      <w:bookmarkStart w:id="129" w:name="_Toc120126064"/>
      <w:bookmarkStart w:id="130" w:name="_Toc120128084"/>
      <w:bookmarkStart w:id="131" w:name="_Toc120132328"/>
      <w:bookmarkStart w:id="132" w:name="_Toc128427376"/>
      <w:bookmarkStart w:id="133" w:name="_Toc528155239"/>
      <w:bookmarkStart w:id="134" w:name="_Toc128650414"/>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23"/>
      <w:bookmarkEnd w:id="124"/>
      <w:r>
        <w:t>Security</w:t>
      </w:r>
      <w:r w:rsidRPr="004B11C9">
        <w:t xml:space="preserve"> </w:t>
      </w:r>
      <w:r>
        <w:t>for</w:t>
      </w:r>
      <w:r w:rsidRPr="004B11C9">
        <w:t xml:space="preserve"> UE-to-UE Relay </w:t>
      </w:r>
      <w:r>
        <w:t>d</w:t>
      </w:r>
      <w:r w:rsidRPr="004B11C9">
        <w:t>iscovery</w:t>
      </w:r>
      <w:bookmarkEnd w:id="125"/>
      <w:bookmarkEnd w:id="126"/>
      <w:bookmarkEnd w:id="127"/>
      <w:bookmarkEnd w:id="128"/>
      <w:bookmarkEnd w:id="129"/>
      <w:bookmarkEnd w:id="130"/>
      <w:bookmarkEnd w:id="131"/>
      <w:bookmarkEnd w:id="132"/>
      <w:bookmarkEnd w:id="134"/>
    </w:p>
    <w:p w14:paraId="307DC893" w14:textId="77777777" w:rsidR="00361B8B" w:rsidRPr="00E43474" w:rsidRDefault="00361B8B" w:rsidP="00361B8B">
      <w:pPr>
        <w:pStyle w:val="31"/>
      </w:pPr>
      <w:bookmarkStart w:id="135" w:name="_Toc92180071"/>
      <w:bookmarkStart w:id="136" w:name="_Toc92804797"/>
      <w:bookmarkStart w:id="137" w:name="_Toc112749588"/>
      <w:bookmarkStart w:id="138" w:name="_Toc116991423"/>
      <w:bookmarkStart w:id="139" w:name="_Toc116991858"/>
      <w:bookmarkStart w:id="140" w:name="_Toc120125632"/>
      <w:bookmarkStart w:id="141" w:name="_Toc120126065"/>
      <w:bookmarkStart w:id="142" w:name="_Toc120128085"/>
      <w:bookmarkStart w:id="143" w:name="_Toc120132329"/>
      <w:bookmarkStart w:id="144" w:name="_Toc128427377"/>
      <w:bookmarkStart w:id="145" w:name="_Toc128650415"/>
      <w:r w:rsidRPr="00E43474">
        <w:rPr>
          <w:rFonts w:hint="eastAsia"/>
          <w:lang w:eastAsia="zh-CN"/>
        </w:rPr>
        <w:t>5</w:t>
      </w:r>
      <w:r w:rsidRPr="00E43474">
        <w:t>.</w:t>
      </w:r>
      <w:r>
        <w:rPr>
          <w:rFonts w:hint="eastAsia"/>
          <w:lang w:eastAsia="zh-CN"/>
        </w:rPr>
        <w:t>1</w:t>
      </w:r>
      <w:r w:rsidRPr="00E43474">
        <w:t>.1</w:t>
      </w:r>
      <w:r w:rsidRPr="00E43474">
        <w:tab/>
        <w:t>Key issue details</w:t>
      </w:r>
      <w:bookmarkEnd w:id="135"/>
      <w:bookmarkEnd w:id="136"/>
      <w:bookmarkEnd w:id="137"/>
      <w:bookmarkEnd w:id="138"/>
      <w:bookmarkEnd w:id="139"/>
      <w:bookmarkEnd w:id="140"/>
      <w:bookmarkEnd w:id="141"/>
      <w:bookmarkEnd w:id="142"/>
      <w:bookmarkEnd w:id="143"/>
      <w:bookmarkEnd w:id="144"/>
      <w:bookmarkEnd w:id="145"/>
    </w:p>
    <w:p w14:paraId="64848C63" w14:textId="77777777" w:rsidR="00361B8B" w:rsidRDefault="00361B8B" w:rsidP="00361B8B">
      <w:pPr>
        <w:rPr>
          <w:lang w:eastAsia="zh-CN"/>
        </w:rPr>
      </w:pPr>
      <w:bookmarkStart w:id="146" w:name="_Toc92180072"/>
      <w:bookmarkStart w:id="147"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48" w:name="_Toc112749589"/>
      <w:bookmarkStart w:id="149" w:name="_Toc116991424"/>
      <w:bookmarkStart w:id="150" w:name="_Toc116991859"/>
      <w:bookmarkStart w:id="151" w:name="_Toc120125633"/>
      <w:bookmarkStart w:id="152" w:name="_Toc120126066"/>
      <w:bookmarkStart w:id="153" w:name="_Toc120128086"/>
      <w:bookmarkStart w:id="154" w:name="_Toc120132330"/>
      <w:bookmarkStart w:id="155" w:name="_Toc128427378"/>
      <w:bookmarkStart w:id="156" w:name="_Toc128650416"/>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46"/>
      <w:bookmarkEnd w:id="147"/>
      <w:bookmarkEnd w:id="148"/>
      <w:bookmarkEnd w:id="149"/>
      <w:bookmarkEnd w:id="150"/>
      <w:bookmarkEnd w:id="151"/>
      <w:bookmarkEnd w:id="152"/>
      <w:bookmarkEnd w:id="153"/>
      <w:bookmarkEnd w:id="154"/>
      <w:bookmarkEnd w:id="155"/>
      <w:bookmarkEnd w:id="156"/>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57" w:name="_Toc92180073"/>
      <w:bookmarkStart w:id="158" w:name="_Toc92804799"/>
      <w:bookmarkStart w:id="159" w:name="_Toc112749590"/>
      <w:bookmarkStart w:id="160" w:name="_Toc116991425"/>
      <w:bookmarkStart w:id="161" w:name="_Toc116991860"/>
      <w:bookmarkStart w:id="162" w:name="_Toc120125634"/>
      <w:bookmarkStart w:id="163" w:name="_Toc120126067"/>
      <w:bookmarkStart w:id="164" w:name="_Toc120128087"/>
      <w:bookmarkStart w:id="165" w:name="_Toc120132331"/>
      <w:bookmarkStart w:id="166" w:name="_Toc128427379"/>
      <w:bookmarkStart w:id="167" w:name="_Toc128650417"/>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57"/>
      <w:bookmarkEnd w:id="158"/>
      <w:bookmarkEnd w:id="159"/>
      <w:bookmarkEnd w:id="160"/>
      <w:bookmarkEnd w:id="161"/>
      <w:bookmarkEnd w:id="162"/>
      <w:bookmarkEnd w:id="163"/>
      <w:bookmarkEnd w:id="164"/>
      <w:bookmarkEnd w:id="165"/>
      <w:bookmarkEnd w:id="166"/>
      <w:bookmarkEnd w:id="167"/>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68" w:name="_Toc112749591"/>
      <w:bookmarkStart w:id="169" w:name="_Toc116991426"/>
      <w:bookmarkStart w:id="170" w:name="_Toc116991861"/>
      <w:bookmarkStart w:id="171" w:name="_Toc120125635"/>
      <w:bookmarkStart w:id="172" w:name="_Toc120126068"/>
      <w:bookmarkStart w:id="173" w:name="_Toc120128088"/>
      <w:bookmarkStart w:id="174" w:name="_Toc120132332"/>
      <w:bookmarkStart w:id="175" w:name="_Toc128427380"/>
      <w:bookmarkStart w:id="176" w:name="_Toc128650418"/>
      <w:r>
        <w:rPr>
          <w:rFonts w:hint="eastAsia"/>
          <w:lang w:val="en-US" w:eastAsia="zh-CN"/>
        </w:rPr>
        <w:lastRenderedPageBreak/>
        <w:t>5.2</w:t>
      </w:r>
      <w:r>
        <w:tab/>
        <w:t>Key Issue #</w:t>
      </w:r>
      <w:r>
        <w:rPr>
          <w:rFonts w:hint="eastAsia"/>
          <w:lang w:val="en-US" w:eastAsia="zh-CN"/>
        </w:rPr>
        <w:t>2</w:t>
      </w:r>
      <w:r>
        <w:t>: Security of UE-to-UE Relay</w:t>
      </w:r>
      <w:bookmarkEnd w:id="168"/>
      <w:bookmarkEnd w:id="169"/>
      <w:bookmarkEnd w:id="170"/>
      <w:bookmarkEnd w:id="171"/>
      <w:bookmarkEnd w:id="172"/>
      <w:bookmarkEnd w:id="173"/>
      <w:bookmarkEnd w:id="174"/>
      <w:bookmarkEnd w:id="175"/>
      <w:bookmarkEnd w:id="176"/>
    </w:p>
    <w:p w14:paraId="788BB3EA" w14:textId="77777777" w:rsidR="00215A62" w:rsidRDefault="00215A62" w:rsidP="00215A62">
      <w:pPr>
        <w:pStyle w:val="31"/>
      </w:pPr>
      <w:bookmarkStart w:id="177" w:name="_Toc98929445"/>
      <w:bookmarkStart w:id="178" w:name="_Toc112749592"/>
      <w:bookmarkStart w:id="179" w:name="_Toc116991427"/>
      <w:bookmarkStart w:id="180" w:name="_Toc116991862"/>
      <w:bookmarkStart w:id="181" w:name="_Toc120125636"/>
      <w:bookmarkStart w:id="182" w:name="_Toc120126069"/>
      <w:bookmarkStart w:id="183" w:name="_Toc120128089"/>
      <w:bookmarkStart w:id="184" w:name="_Toc120132333"/>
      <w:bookmarkStart w:id="185" w:name="_Toc128427381"/>
      <w:bookmarkStart w:id="186" w:name="_Toc92180091"/>
      <w:bookmarkStart w:id="187" w:name="_Toc128650419"/>
      <w:r>
        <w:rPr>
          <w:rFonts w:hint="eastAsia"/>
          <w:lang w:val="en-US" w:eastAsia="zh-CN"/>
        </w:rPr>
        <w:t>5.2</w:t>
      </w:r>
      <w:r>
        <w:t>.1</w:t>
      </w:r>
      <w:r>
        <w:tab/>
        <w:t>Key issue details</w:t>
      </w:r>
      <w:bookmarkEnd w:id="177"/>
      <w:bookmarkEnd w:id="178"/>
      <w:bookmarkEnd w:id="179"/>
      <w:bookmarkEnd w:id="180"/>
      <w:bookmarkEnd w:id="181"/>
      <w:bookmarkEnd w:id="182"/>
      <w:bookmarkEnd w:id="183"/>
      <w:bookmarkEnd w:id="184"/>
      <w:bookmarkEnd w:id="185"/>
      <w:bookmarkEnd w:id="187"/>
      <w:r>
        <w:t xml:space="preserve"> </w:t>
      </w:r>
      <w:bookmarkEnd w:id="186"/>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188" w:name="_Toc92180092"/>
      <w:bookmarkStart w:id="189" w:name="_Toc98929446"/>
      <w:bookmarkStart w:id="190" w:name="_Toc112749593"/>
      <w:bookmarkStart w:id="191" w:name="_Toc116991428"/>
      <w:bookmarkStart w:id="192" w:name="_Toc116991863"/>
      <w:bookmarkStart w:id="193" w:name="_Toc120125637"/>
      <w:bookmarkStart w:id="194" w:name="_Toc120126070"/>
      <w:bookmarkStart w:id="195" w:name="_Toc120128090"/>
      <w:bookmarkStart w:id="196" w:name="_Toc120132334"/>
      <w:bookmarkStart w:id="197" w:name="_Toc128427382"/>
      <w:bookmarkStart w:id="198" w:name="_Toc128650420"/>
      <w:r>
        <w:rPr>
          <w:rFonts w:hint="eastAsia"/>
          <w:lang w:val="en-US" w:eastAsia="zh-CN"/>
        </w:rPr>
        <w:t>5.2</w:t>
      </w:r>
      <w:r>
        <w:t>.2</w:t>
      </w:r>
      <w:r>
        <w:tab/>
        <w:t>Security threats</w:t>
      </w:r>
      <w:bookmarkEnd w:id="188"/>
      <w:bookmarkEnd w:id="189"/>
      <w:bookmarkEnd w:id="190"/>
      <w:bookmarkEnd w:id="191"/>
      <w:bookmarkEnd w:id="192"/>
      <w:bookmarkEnd w:id="193"/>
      <w:bookmarkEnd w:id="194"/>
      <w:bookmarkEnd w:id="195"/>
      <w:bookmarkEnd w:id="196"/>
      <w:bookmarkEnd w:id="197"/>
      <w:bookmarkEnd w:id="198"/>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199" w:name="_Toc98929447"/>
      <w:bookmarkStart w:id="200" w:name="_Toc92180093"/>
      <w:bookmarkStart w:id="201" w:name="_Toc112749594"/>
      <w:bookmarkStart w:id="202" w:name="_Toc116991429"/>
      <w:bookmarkStart w:id="203" w:name="_Toc116991864"/>
      <w:bookmarkStart w:id="204" w:name="_Toc120125638"/>
      <w:bookmarkStart w:id="205" w:name="_Toc120126071"/>
      <w:bookmarkStart w:id="206" w:name="_Toc120128091"/>
      <w:bookmarkStart w:id="207" w:name="_Toc120132335"/>
      <w:bookmarkStart w:id="208" w:name="_Toc128427383"/>
      <w:bookmarkStart w:id="209" w:name="_Toc128650421"/>
      <w:r>
        <w:rPr>
          <w:rFonts w:hint="eastAsia"/>
          <w:lang w:val="en-US" w:eastAsia="zh-CN"/>
        </w:rPr>
        <w:t>5.2</w:t>
      </w:r>
      <w:r>
        <w:t>.3</w:t>
      </w:r>
      <w:r>
        <w:tab/>
        <w:t>Potential security requirements</w:t>
      </w:r>
      <w:bookmarkEnd w:id="199"/>
      <w:bookmarkEnd w:id="200"/>
      <w:bookmarkEnd w:id="201"/>
      <w:bookmarkEnd w:id="202"/>
      <w:bookmarkEnd w:id="203"/>
      <w:bookmarkEnd w:id="204"/>
      <w:bookmarkEnd w:id="205"/>
      <w:bookmarkEnd w:id="206"/>
      <w:bookmarkEnd w:id="207"/>
      <w:bookmarkEnd w:id="208"/>
      <w:bookmarkEnd w:id="209"/>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210" w:name="_Toc98929448"/>
      <w:bookmarkStart w:id="211" w:name="_Toc92180094"/>
      <w:bookmarkStart w:id="212" w:name="_Toc112749595"/>
      <w:bookmarkStart w:id="213" w:name="_Toc116991430"/>
      <w:bookmarkStart w:id="214" w:name="_Toc116991865"/>
      <w:bookmarkStart w:id="215" w:name="_Toc120125639"/>
      <w:bookmarkStart w:id="216" w:name="_Toc120126072"/>
      <w:bookmarkStart w:id="217" w:name="_Toc120128092"/>
      <w:bookmarkStart w:id="218" w:name="_Toc120132336"/>
      <w:bookmarkStart w:id="219" w:name="_Toc128427384"/>
      <w:bookmarkStart w:id="220" w:name="_Toc128650422"/>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210"/>
      <w:bookmarkEnd w:id="211"/>
      <w:r>
        <w:rPr>
          <w:rFonts w:hint="eastAsia"/>
        </w:rPr>
        <w:t xml:space="preserve">in </w:t>
      </w:r>
      <w:r>
        <w:t>the UE-to-UE Relay Scenario</w:t>
      </w:r>
      <w:bookmarkEnd w:id="212"/>
      <w:bookmarkEnd w:id="213"/>
      <w:bookmarkEnd w:id="214"/>
      <w:bookmarkEnd w:id="215"/>
      <w:bookmarkEnd w:id="216"/>
      <w:bookmarkEnd w:id="217"/>
      <w:bookmarkEnd w:id="218"/>
      <w:bookmarkEnd w:id="219"/>
      <w:bookmarkEnd w:id="220"/>
    </w:p>
    <w:p w14:paraId="79CA098C" w14:textId="77777777" w:rsidR="00215A62" w:rsidRDefault="00215A62" w:rsidP="00215A62">
      <w:pPr>
        <w:pStyle w:val="31"/>
        <w:rPr>
          <w:lang w:eastAsia="zh-CN"/>
        </w:rPr>
      </w:pPr>
      <w:bookmarkStart w:id="221" w:name="_Toc92180095"/>
      <w:bookmarkStart w:id="222" w:name="_Toc98929449"/>
      <w:bookmarkStart w:id="223" w:name="_Toc112749596"/>
      <w:bookmarkStart w:id="224" w:name="_Toc116991431"/>
      <w:bookmarkStart w:id="225" w:name="_Toc116991866"/>
      <w:bookmarkStart w:id="226" w:name="_Toc120125640"/>
      <w:bookmarkStart w:id="227" w:name="_Toc120126073"/>
      <w:bookmarkStart w:id="228" w:name="_Toc120128093"/>
      <w:bookmarkStart w:id="229" w:name="_Toc120132337"/>
      <w:bookmarkStart w:id="230" w:name="_Toc128427385"/>
      <w:bookmarkStart w:id="231" w:name="_Toc128650423"/>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21"/>
      <w:bookmarkEnd w:id="222"/>
      <w:bookmarkEnd w:id="223"/>
      <w:bookmarkEnd w:id="224"/>
      <w:bookmarkEnd w:id="225"/>
      <w:bookmarkEnd w:id="226"/>
      <w:bookmarkEnd w:id="227"/>
      <w:bookmarkEnd w:id="228"/>
      <w:bookmarkEnd w:id="229"/>
      <w:bookmarkEnd w:id="230"/>
      <w:bookmarkEnd w:id="231"/>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32" w:name="_Toc98929450"/>
      <w:bookmarkStart w:id="23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lastRenderedPageBreak/>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234" w:name="_Toc112749597"/>
      <w:bookmarkStart w:id="235" w:name="_Toc116991432"/>
      <w:bookmarkStart w:id="236" w:name="_Toc116991867"/>
      <w:bookmarkStart w:id="237" w:name="_Toc120125641"/>
      <w:bookmarkStart w:id="238" w:name="_Toc120126074"/>
      <w:bookmarkStart w:id="239" w:name="_Toc120128094"/>
      <w:bookmarkStart w:id="240" w:name="_Toc120132338"/>
      <w:bookmarkStart w:id="241" w:name="_Toc128427386"/>
      <w:bookmarkStart w:id="242" w:name="_Toc128650424"/>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32"/>
      <w:bookmarkEnd w:id="233"/>
      <w:bookmarkEnd w:id="234"/>
      <w:bookmarkEnd w:id="235"/>
      <w:bookmarkEnd w:id="236"/>
      <w:bookmarkEnd w:id="237"/>
      <w:bookmarkEnd w:id="238"/>
      <w:bookmarkEnd w:id="239"/>
      <w:bookmarkEnd w:id="240"/>
      <w:bookmarkEnd w:id="241"/>
      <w:bookmarkEnd w:id="242"/>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243" w:name="_Toc98929451"/>
      <w:bookmarkStart w:id="244" w:name="_Toc92180097"/>
      <w:bookmarkStart w:id="245" w:name="_Toc112749598"/>
      <w:bookmarkStart w:id="246" w:name="_Toc116991433"/>
      <w:bookmarkStart w:id="247" w:name="_Toc116991868"/>
      <w:bookmarkStart w:id="248" w:name="_Toc120125642"/>
      <w:bookmarkStart w:id="249" w:name="_Toc120126075"/>
      <w:bookmarkStart w:id="250" w:name="_Toc120128095"/>
      <w:bookmarkStart w:id="251" w:name="_Toc120132339"/>
      <w:bookmarkStart w:id="252" w:name="_Toc128427387"/>
      <w:bookmarkStart w:id="253" w:name="_Toc128650425"/>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243"/>
      <w:bookmarkEnd w:id="244"/>
      <w:bookmarkEnd w:id="245"/>
      <w:bookmarkEnd w:id="246"/>
      <w:bookmarkEnd w:id="247"/>
      <w:bookmarkEnd w:id="248"/>
      <w:bookmarkEnd w:id="249"/>
      <w:bookmarkEnd w:id="250"/>
      <w:bookmarkEnd w:id="251"/>
      <w:bookmarkEnd w:id="252"/>
      <w:bookmarkEnd w:id="253"/>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254" w:name="_Toc84683970"/>
      <w:bookmarkStart w:id="255" w:name="_Toc84683648"/>
      <w:bookmarkStart w:id="256" w:name="_Toc84683013"/>
      <w:bookmarkStart w:id="257" w:name="_Toc80721339"/>
      <w:bookmarkStart w:id="258" w:name="_Toc80721037"/>
      <w:bookmarkStart w:id="259" w:name="_Toc80720295"/>
      <w:bookmarkStart w:id="260" w:name="_Toc72920038"/>
      <w:bookmarkStart w:id="261" w:name="_Toc72850618"/>
      <w:bookmarkStart w:id="262" w:name="_Toc72846447"/>
      <w:bookmarkStart w:id="263" w:name="_Toc66119464"/>
      <w:bookmarkStart w:id="264" w:name="_Toc62637608"/>
      <w:bookmarkStart w:id="265" w:name="_Toc62596229"/>
      <w:bookmarkStart w:id="266" w:name="_Toc62595787"/>
      <w:bookmarkStart w:id="267" w:name="_Toc62576423"/>
      <w:bookmarkStart w:id="268" w:name="_Toc62576107"/>
      <w:bookmarkStart w:id="269" w:name="_Toc112749599"/>
      <w:bookmarkStart w:id="270" w:name="_Toc116991434"/>
      <w:bookmarkStart w:id="271" w:name="_Toc116991869"/>
      <w:bookmarkStart w:id="272" w:name="_Toc120125643"/>
      <w:bookmarkStart w:id="273" w:name="_Toc120126076"/>
      <w:bookmarkStart w:id="274" w:name="_Toc120128096"/>
      <w:bookmarkStart w:id="275" w:name="_Toc120132340"/>
      <w:bookmarkStart w:id="276" w:name="_Toc128427388"/>
      <w:bookmarkStart w:id="277" w:name="_Toc104196488"/>
      <w:bookmarkStart w:id="278" w:name="_Toc128650426"/>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8"/>
    </w:p>
    <w:p w14:paraId="1DA16E14" w14:textId="77777777" w:rsidR="00DE3AF8" w:rsidRDefault="00DE3AF8" w:rsidP="00DE3AF8">
      <w:pPr>
        <w:pStyle w:val="31"/>
      </w:pPr>
      <w:bookmarkStart w:id="279" w:name="_Toc84683971"/>
      <w:bookmarkStart w:id="280" w:name="_Toc84683649"/>
      <w:bookmarkStart w:id="281" w:name="_Toc84683014"/>
      <w:bookmarkStart w:id="282" w:name="_Toc80721340"/>
      <w:bookmarkStart w:id="283" w:name="_Toc80721038"/>
      <w:bookmarkStart w:id="284" w:name="_Toc80720296"/>
      <w:bookmarkStart w:id="285" w:name="_Toc72920039"/>
      <w:bookmarkStart w:id="286" w:name="_Toc72850619"/>
      <w:bookmarkStart w:id="287" w:name="_Toc72846448"/>
      <w:bookmarkStart w:id="288" w:name="_Toc66119465"/>
      <w:bookmarkStart w:id="289" w:name="_Toc62637609"/>
      <w:bookmarkStart w:id="290" w:name="_Toc62596230"/>
      <w:bookmarkStart w:id="291" w:name="_Toc62595788"/>
      <w:bookmarkStart w:id="292" w:name="_Toc62576424"/>
      <w:bookmarkStart w:id="293" w:name="_Toc62576108"/>
      <w:bookmarkStart w:id="294" w:name="_Toc112749600"/>
      <w:bookmarkStart w:id="295" w:name="_Toc116991435"/>
      <w:bookmarkStart w:id="296" w:name="_Toc116991870"/>
      <w:bookmarkStart w:id="297" w:name="_Toc120125644"/>
      <w:bookmarkStart w:id="298" w:name="_Toc120126077"/>
      <w:bookmarkStart w:id="299" w:name="_Toc120128097"/>
      <w:bookmarkStart w:id="300" w:name="_Toc120132341"/>
      <w:bookmarkStart w:id="301" w:name="_Toc128427389"/>
      <w:bookmarkStart w:id="302" w:name="_Toc128650427"/>
      <w:r>
        <w:rPr>
          <w:lang w:eastAsia="zh-CN"/>
        </w:rPr>
        <w:t>5</w:t>
      </w:r>
      <w:r>
        <w:t>.</w:t>
      </w:r>
      <w:r>
        <w:rPr>
          <w:rFonts w:hint="eastAsia"/>
          <w:lang w:eastAsia="zh-CN"/>
        </w:rPr>
        <w:t>4</w:t>
      </w:r>
      <w:r>
        <w:t>.</w:t>
      </w:r>
      <w:r>
        <w:rPr>
          <w:lang w:eastAsia="zh-CN"/>
        </w:rPr>
        <w:t>1</w:t>
      </w:r>
      <w:r>
        <w:tab/>
        <w:t>Key issue details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303" w:name="_Toc84683972"/>
      <w:bookmarkStart w:id="304" w:name="_Toc84683650"/>
      <w:bookmarkStart w:id="305" w:name="_Toc84683015"/>
      <w:bookmarkStart w:id="306" w:name="_Toc80721341"/>
      <w:bookmarkStart w:id="307" w:name="_Toc80721039"/>
      <w:bookmarkStart w:id="308" w:name="_Toc80720297"/>
      <w:bookmarkStart w:id="309" w:name="_Toc72920040"/>
      <w:bookmarkStart w:id="310" w:name="_Toc72850620"/>
      <w:bookmarkStart w:id="311" w:name="_Toc72846449"/>
      <w:bookmarkStart w:id="312" w:name="_Toc66119466"/>
      <w:bookmarkStart w:id="313" w:name="_Toc62637610"/>
      <w:bookmarkStart w:id="314" w:name="_Toc62596231"/>
      <w:bookmarkStart w:id="315" w:name="_Toc62595789"/>
      <w:bookmarkStart w:id="316" w:name="_Toc62576425"/>
      <w:bookmarkStart w:id="317" w:name="_Toc62576109"/>
      <w:bookmarkStart w:id="318" w:name="_Toc112749601"/>
      <w:bookmarkStart w:id="319" w:name="_Toc116991436"/>
      <w:bookmarkStart w:id="320" w:name="_Toc116991871"/>
      <w:bookmarkStart w:id="321" w:name="_Toc120125645"/>
      <w:bookmarkStart w:id="322" w:name="_Toc120126078"/>
      <w:bookmarkStart w:id="323" w:name="_Toc120128098"/>
      <w:bookmarkStart w:id="324" w:name="_Toc120132342"/>
      <w:bookmarkStart w:id="325" w:name="_Toc128427390"/>
      <w:bookmarkStart w:id="326" w:name="_Toc128650428"/>
      <w:r>
        <w:rPr>
          <w:lang w:eastAsia="zh-CN"/>
        </w:rPr>
        <w:t>5</w:t>
      </w:r>
      <w:r>
        <w:t>.</w:t>
      </w:r>
      <w:r>
        <w:rPr>
          <w:rFonts w:hint="eastAsia"/>
          <w:lang w:eastAsia="zh-CN"/>
        </w:rPr>
        <w:t>4</w:t>
      </w:r>
      <w:r>
        <w:t>.2</w:t>
      </w:r>
      <w:r>
        <w:tab/>
        <w:t>Security threats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31"/>
      </w:pPr>
      <w:bookmarkStart w:id="327" w:name="_Toc84683973"/>
      <w:bookmarkStart w:id="328" w:name="_Toc84683651"/>
      <w:bookmarkStart w:id="329" w:name="_Toc84683016"/>
      <w:bookmarkStart w:id="330" w:name="_Toc80721342"/>
      <w:bookmarkStart w:id="331" w:name="_Toc80721040"/>
      <w:bookmarkStart w:id="332" w:name="_Toc80720298"/>
      <w:bookmarkStart w:id="333" w:name="_Toc72920041"/>
      <w:bookmarkStart w:id="334" w:name="_Toc72850621"/>
      <w:bookmarkStart w:id="335" w:name="_Toc72846450"/>
      <w:bookmarkStart w:id="336" w:name="_Toc66119467"/>
      <w:bookmarkStart w:id="337" w:name="_Toc62637611"/>
      <w:bookmarkStart w:id="338" w:name="_Toc62596232"/>
      <w:bookmarkStart w:id="339" w:name="_Toc62595790"/>
      <w:bookmarkStart w:id="340" w:name="_Toc62576426"/>
      <w:bookmarkStart w:id="341" w:name="_Toc62576110"/>
      <w:bookmarkStart w:id="342" w:name="_Toc112749602"/>
      <w:bookmarkStart w:id="343" w:name="_Toc116991437"/>
      <w:bookmarkStart w:id="344" w:name="_Toc116991872"/>
      <w:bookmarkStart w:id="345" w:name="_Toc120125646"/>
      <w:bookmarkStart w:id="346" w:name="_Toc120126079"/>
      <w:bookmarkStart w:id="347" w:name="_Toc120128099"/>
      <w:bookmarkStart w:id="348" w:name="_Toc120132343"/>
      <w:bookmarkStart w:id="349" w:name="_Toc128427391"/>
      <w:bookmarkStart w:id="350" w:name="_Toc128650429"/>
      <w:r>
        <w:rPr>
          <w:lang w:eastAsia="zh-CN"/>
        </w:rPr>
        <w:t>5</w:t>
      </w:r>
      <w:r>
        <w:t>.</w:t>
      </w:r>
      <w:r>
        <w:rPr>
          <w:rFonts w:hint="eastAsia"/>
          <w:lang w:eastAsia="zh-CN"/>
        </w:rPr>
        <w:t>4</w:t>
      </w:r>
      <w:r>
        <w:t>.3</w:t>
      </w:r>
      <w:r>
        <w:tab/>
        <w:t xml:space="preserve">Potential </w:t>
      </w:r>
      <w:r>
        <w:rPr>
          <w:lang w:eastAsia="zh-CN"/>
        </w:rPr>
        <w:t>s</w:t>
      </w:r>
      <w:r>
        <w:t>ecurity requirements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277"/>
    </w:p>
    <w:p w14:paraId="6AFED83D" w14:textId="77777777" w:rsidR="00FD0B3E" w:rsidRDefault="00FD0B3E" w:rsidP="00FD0B3E">
      <w:pPr>
        <w:pStyle w:val="21"/>
      </w:pPr>
      <w:bookmarkStart w:id="351" w:name="_Toc120125647"/>
      <w:bookmarkStart w:id="352" w:name="_Toc120126080"/>
      <w:bookmarkStart w:id="353" w:name="_Toc120128100"/>
      <w:bookmarkStart w:id="354" w:name="_Toc120132344"/>
      <w:bookmarkStart w:id="355" w:name="_Toc128427392"/>
      <w:bookmarkStart w:id="356" w:name="_Toc108108869"/>
      <w:bookmarkStart w:id="357" w:name="_Toc112749603"/>
      <w:bookmarkStart w:id="358" w:name="_Toc128650430"/>
      <w:r>
        <w:rPr>
          <w:lang w:eastAsia="zh-CN"/>
        </w:rPr>
        <w:lastRenderedPageBreak/>
        <w:t>5</w:t>
      </w:r>
      <w:r>
        <w:t>.</w:t>
      </w:r>
      <w:r>
        <w:rPr>
          <w:rFonts w:hint="eastAsia"/>
          <w:lang w:eastAsia="zh-CN"/>
        </w:rPr>
        <w:t>5</w:t>
      </w:r>
      <w:r>
        <w:tab/>
      </w:r>
      <w:r w:rsidRPr="00FD0B3E">
        <w:t>Key Issue #5: Security of source and target UE communication via U2U relay</w:t>
      </w:r>
      <w:bookmarkEnd w:id="351"/>
      <w:bookmarkEnd w:id="352"/>
      <w:bookmarkEnd w:id="353"/>
      <w:bookmarkEnd w:id="354"/>
      <w:bookmarkEnd w:id="355"/>
      <w:bookmarkEnd w:id="358"/>
    </w:p>
    <w:p w14:paraId="4DBA8968" w14:textId="77777777" w:rsidR="00FD0B3E" w:rsidRDefault="00FD0B3E" w:rsidP="00FD0B3E">
      <w:pPr>
        <w:pStyle w:val="31"/>
      </w:pPr>
      <w:bookmarkStart w:id="359" w:name="_Toc120125648"/>
      <w:bookmarkStart w:id="360" w:name="_Toc120126081"/>
      <w:bookmarkStart w:id="361" w:name="_Toc120128101"/>
      <w:bookmarkStart w:id="362" w:name="_Toc120132345"/>
      <w:bookmarkStart w:id="363" w:name="_Toc128427393"/>
      <w:bookmarkStart w:id="364" w:name="_Toc128650431"/>
      <w:r>
        <w:rPr>
          <w:lang w:eastAsia="zh-CN"/>
        </w:rPr>
        <w:t>5</w:t>
      </w:r>
      <w:r>
        <w:t>.</w:t>
      </w:r>
      <w:r>
        <w:rPr>
          <w:rFonts w:hint="eastAsia"/>
          <w:lang w:eastAsia="zh-CN"/>
        </w:rPr>
        <w:t>5</w:t>
      </w:r>
      <w:r>
        <w:t>.</w:t>
      </w:r>
      <w:r>
        <w:rPr>
          <w:lang w:eastAsia="zh-CN"/>
        </w:rPr>
        <w:t>1</w:t>
      </w:r>
      <w:r>
        <w:tab/>
        <w:t>Key issue details</w:t>
      </w:r>
      <w:bookmarkEnd w:id="359"/>
      <w:bookmarkEnd w:id="360"/>
      <w:bookmarkEnd w:id="361"/>
      <w:bookmarkEnd w:id="362"/>
      <w:bookmarkEnd w:id="363"/>
      <w:bookmarkEnd w:id="364"/>
    </w:p>
    <w:bookmarkEnd w:id="356"/>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365" w:name="_Toc120125649"/>
      <w:bookmarkStart w:id="366" w:name="_Toc120126082"/>
      <w:bookmarkStart w:id="367" w:name="_Toc120128102"/>
      <w:bookmarkStart w:id="368" w:name="_Toc120132346"/>
      <w:bookmarkStart w:id="369" w:name="_Toc128427394"/>
      <w:bookmarkStart w:id="370" w:name="_Toc128650432"/>
      <w:r>
        <w:rPr>
          <w:lang w:eastAsia="zh-CN"/>
        </w:rPr>
        <w:t>5</w:t>
      </w:r>
      <w:r>
        <w:t>.</w:t>
      </w:r>
      <w:r>
        <w:rPr>
          <w:rFonts w:hint="eastAsia"/>
          <w:lang w:eastAsia="zh-CN"/>
        </w:rPr>
        <w:t>5</w:t>
      </w:r>
      <w:r>
        <w:t>.2</w:t>
      </w:r>
      <w:r>
        <w:tab/>
        <w:t>Security threats</w:t>
      </w:r>
      <w:bookmarkEnd w:id="365"/>
      <w:bookmarkEnd w:id="366"/>
      <w:bookmarkEnd w:id="367"/>
      <w:bookmarkEnd w:id="368"/>
      <w:bookmarkEnd w:id="369"/>
      <w:bookmarkEnd w:id="370"/>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31"/>
      </w:pPr>
      <w:bookmarkStart w:id="371" w:name="_Toc120125650"/>
      <w:bookmarkStart w:id="372" w:name="_Toc120126083"/>
      <w:bookmarkStart w:id="373" w:name="_Toc120128103"/>
      <w:bookmarkStart w:id="374" w:name="_Toc120132347"/>
      <w:bookmarkStart w:id="375" w:name="_Toc128427395"/>
      <w:bookmarkStart w:id="376" w:name="_Toc108108872"/>
      <w:bookmarkStart w:id="377" w:name="_Toc128650433"/>
      <w:r>
        <w:rPr>
          <w:lang w:eastAsia="zh-CN"/>
        </w:rPr>
        <w:t>5</w:t>
      </w:r>
      <w:r>
        <w:t>.</w:t>
      </w:r>
      <w:r>
        <w:rPr>
          <w:rFonts w:hint="eastAsia"/>
          <w:lang w:eastAsia="zh-CN"/>
        </w:rPr>
        <w:t>5</w:t>
      </w:r>
      <w:r>
        <w:t>.3</w:t>
      </w:r>
      <w:r>
        <w:tab/>
        <w:t xml:space="preserve">Potential </w:t>
      </w:r>
      <w:r>
        <w:rPr>
          <w:lang w:eastAsia="zh-CN"/>
        </w:rPr>
        <w:t>s</w:t>
      </w:r>
      <w:r>
        <w:t>ecurity requirements</w:t>
      </w:r>
      <w:bookmarkEnd w:id="371"/>
      <w:bookmarkEnd w:id="372"/>
      <w:bookmarkEnd w:id="373"/>
      <w:bookmarkEnd w:id="374"/>
      <w:bookmarkEnd w:id="375"/>
      <w:bookmarkEnd w:id="377"/>
    </w:p>
    <w:p w14:paraId="196BBD38" w14:textId="21E48DE4" w:rsidR="00210A7E" w:rsidRDefault="00210A7E" w:rsidP="00210A7E">
      <w:bookmarkStart w:id="378" w:name="_Toc116991438"/>
      <w:bookmarkStart w:id="379" w:name="_Toc116991873"/>
      <w:bookmarkEnd w:id="376"/>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21"/>
        <w:rPr>
          <w:lang w:eastAsia="ko-KR"/>
        </w:rPr>
      </w:pPr>
      <w:bookmarkStart w:id="380" w:name="_Toc120125651"/>
      <w:bookmarkStart w:id="381" w:name="_Toc120126084"/>
      <w:bookmarkStart w:id="382" w:name="_Toc120128104"/>
      <w:bookmarkStart w:id="383" w:name="_Toc120132348"/>
      <w:bookmarkStart w:id="384" w:name="_Toc128427396"/>
      <w:bookmarkStart w:id="385" w:name="_Toc128650434"/>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80"/>
      <w:bookmarkEnd w:id="381"/>
      <w:bookmarkEnd w:id="382"/>
      <w:bookmarkEnd w:id="383"/>
      <w:bookmarkEnd w:id="384"/>
      <w:bookmarkEnd w:id="385"/>
    </w:p>
    <w:p w14:paraId="251ED47E" w14:textId="1585C575" w:rsidR="00EA3029" w:rsidRPr="00E43474" w:rsidRDefault="00EA3029" w:rsidP="00EA3029">
      <w:pPr>
        <w:pStyle w:val="31"/>
        <w:rPr>
          <w:lang w:eastAsia="zh-CN"/>
        </w:rPr>
      </w:pPr>
      <w:bookmarkStart w:id="386" w:name="_Toc120125652"/>
      <w:bookmarkStart w:id="387" w:name="_Toc120126085"/>
      <w:bookmarkStart w:id="388" w:name="_Toc120128105"/>
      <w:bookmarkStart w:id="389" w:name="_Toc120132349"/>
      <w:bookmarkStart w:id="390" w:name="_Toc128427397"/>
      <w:bookmarkStart w:id="391" w:name="_Toc128650435"/>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386"/>
      <w:bookmarkEnd w:id="387"/>
      <w:bookmarkEnd w:id="388"/>
      <w:bookmarkEnd w:id="389"/>
      <w:bookmarkEnd w:id="390"/>
      <w:bookmarkEnd w:id="391"/>
    </w:p>
    <w:p w14:paraId="4C419C08" w14:textId="4932E39E" w:rsidR="00746575" w:rsidRDefault="00746575" w:rsidP="00746575">
      <w:pPr>
        <w:rPr>
          <w:lang w:eastAsia="zh-CN"/>
        </w:rPr>
      </w:pPr>
      <w:bookmarkStart w:id="392" w:name="_Toc120125653"/>
      <w:bookmarkStart w:id="393" w:name="_Toc120126086"/>
      <w:bookmarkStart w:id="394" w:name="_Toc120128106"/>
      <w:bookmarkStart w:id="395"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31"/>
        <w:rPr>
          <w:lang w:eastAsia="zh-CN"/>
        </w:rPr>
      </w:pPr>
      <w:bookmarkStart w:id="396" w:name="_Toc128427398"/>
      <w:bookmarkStart w:id="397" w:name="_Toc128650436"/>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392"/>
      <w:bookmarkEnd w:id="393"/>
      <w:bookmarkEnd w:id="394"/>
      <w:bookmarkEnd w:id="395"/>
      <w:bookmarkEnd w:id="396"/>
      <w:bookmarkEnd w:id="397"/>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31"/>
        <w:rPr>
          <w:lang w:eastAsia="zh-CN"/>
        </w:rPr>
      </w:pPr>
      <w:bookmarkStart w:id="398" w:name="_Toc120125654"/>
      <w:bookmarkStart w:id="399" w:name="_Toc120126087"/>
      <w:bookmarkStart w:id="400" w:name="_Toc120128107"/>
      <w:bookmarkStart w:id="401" w:name="_Toc120132351"/>
      <w:bookmarkStart w:id="402" w:name="_Toc128427399"/>
      <w:bookmarkStart w:id="403" w:name="_Toc128650437"/>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398"/>
      <w:r w:rsidR="00875B41">
        <w:rPr>
          <w:rFonts w:hint="eastAsia"/>
          <w:lang w:eastAsia="zh-CN"/>
        </w:rPr>
        <w:t>s</w:t>
      </w:r>
      <w:bookmarkEnd w:id="399"/>
      <w:bookmarkEnd w:id="400"/>
      <w:bookmarkEnd w:id="401"/>
      <w:bookmarkEnd w:id="402"/>
      <w:bookmarkEnd w:id="403"/>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21"/>
      </w:pPr>
      <w:bookmarkStart w:id="404" w:name="_Toc120125655"/>
      <w:bookmarkStart w:id="405" w:name="_Toc120126088"/>
      <w:bookmarkStart w:id="406" w:name="_Toc120128108"/>
      <w:bookmarkStart w:id="407" w:name="_Toc120132352"/>
      <w:bookmarkStart w:id="408" w:name="_Toc128427400"/>
      <w:bookmarkStart w:id="409" w:name="_Toc128650438"/>
      <w:r>
        <w:lastRenderedPageBreak/>
        <w:t>5.X</w:t>
      </w:r>
      <w:r>
        <w:tab/>
        <w:t>Key Issue #X: &lt;Key Issue Name&gt;</w:t>
      </w:r>
      <w:bookmarkEnd w:id="133"/>
      <w:bookmarkEnd w:id="357"/>
      <w:bookmarkEnd w:id="378"/>
      <w:bookmarkEnd w:id="379"/>
      <w:bookmarkEnd w:id="404"/>
      <w:bookmarkEnd w:id="405"/>
      <w:bookmarkEnd w:id="406"/>
      <w:bookmarkEnd w:id="407"/>
      <w:bookmarkEnd w:id="408"/>
      <w:bookmarkEnd w:id="409"/>
    </w:p>
    <w:p w14:paraId="62539D67" w14:textId="77777777" w:rsidR="00EF3743" w:rsidRDefault="00EF3743" w:rsidP="00EF3743">
      <w:pPr>
        <w:pStyle w:val="31"/>
      </w:pPr>
      <w:bookmarkStart w:id="410" w:name="_Toc528155240"/>
      <w:bookmarkStart w:id="411" w:name="_Toc112749604"/>
      <w:bookmarkStart w:id="412" w:name="_Toc116991439"/>
      <w:bookmarkStart w:id="413" w:name="_Toc116991874"/>
      <w:bookmarkStart w:id="414" w:name="_Toc120125656"/>
      <w:bookmarkStart w:id="415" w:name="_Toc120126089"/>
      <w:bookmarkStart w:id="416" w:name="_Toc120128109"/>
      <w:bookmarkStart w:id="417" w:name="_Toc120132353"/>
      <w:bookmarkStart w:id="418" w:name="_Toc128427401"/>
      <w:bookmarkStart w:id="419" w:name="_Toc128650439"/>
      <w:r>
        <w:t>5.X.1</w:t>
      </w:r>
      <w:r>
        <w:tab/>
        <w:t>Key issue details</w:t>
      </w:r>
      <w:bookmarkEnd w:id="410"/>
      <w:bookmarkEnd w:id="411"/>
      <w:bookmarkEnd w:id="412"/>
      <w:bookmarkEnd w:id="413"/>
      <w:bookmarkEnd w:id="414"/>
      <w:bookmarkEnd w:id="415"/>
      <w:bookmarkEnd w:id="416"/>
      <w:bookmarkEnd w:id="417"/>
      <w:bookmarkEnd w:id="418"/>
      <w:bookmarkEnd w:id="419"/>
    </w:p>
    <w:p w14:paraId="3CCA5661" w14:textId="77777777" w:rsidR="00EF3743" w:rsidRDefault="00EF3743" w:rsidP="00EF3743">
      <w:pPr>
        <w:pStyle w:val="31"/>
      </w:pPr>
      <w:bookmarkStart w:id="420" w:name="_Toc528155241"/>
      <w:bookmarkStart w:id="421" w:name="_Toc112749605"/>
      <w:bookmarkStart w:id="422" w:name="_Toc116991440"/>
      <w:bookmarkStart w:id="423" w:name="_Toc116991875"/>
      <w:bookmarkStart w:id="424" w:name="_Toc120125657"/>
      <w:bookmarkStart w:id="425" w:name="_Toc120126090"/>
      <w:bookmarkStart w:id="426" w:name="_Toc120128110"/>
      <w:bookmarkStart w:id="427" w:name="_Toc120132354"/>
      <w:bookmarkStart w:id="428" w:name="_Toc128427402"/>
      <w:bookmarkStart w:id="429" w:name="_Toc128650440"/>
      <w:r>
        <w:t>5.X.2</w:t>
      </w:r>
      <w:r>
        <w:tab/>
        <w:t>Security threats</w:t>
      </w:r>
      <w:bookmarkEnd w:id="420"/>
      <w:bookmarkEnd w:id="421"/>
      <w:bookmarkEnd w:id="422"/>
      <w:bookmarkEnd w:id="423"/>
      <w:bookmarkEnd w:id="424"/>
      <w:bookmarkEnd w:id="425"/>
      <w:bookmarkEnd w:id="426"/>
      <w:bookmarkEnd w:id="427"/>
      <w:bookmarkEnd w:id="428"/>
      <w:bookmarkEnd w:id="429"/>
    </w:p>
    <w:p w14:paraId="39609889" w14:textId="77777777" w:rsidR="00EF3743" w:rsidRPr="001039BD" w:rsidRDefault="00EF3743" w:rsidP="00EF3743">
      <w:pPr>
        <w:pStyle w:val="31"/>
      </w:pPr>
      <w:bookmarkStart w:id="430" w:name="_Toc528155242"/>
      <w:bookmarkStart w:id="431" w:name="_Toc112749606"/>
      <w:bookmarkStart w:id="432" w:name="_Toc116991441"/>
      <w:bookmarkStart w:id="433" w:name="_Toc116991876"/>
      <w:bookmarkStart w:id="434" w:name="_Toc120125658"/>
      <w:bookmarkStart w:id="435" w:name="_Toc120126091"/>
      <w:bookmarkStart w:id="436" w:name="_Toc120128111"/>
      <w:bookmarkStart w:id="437" w:name="_Toc120132355"/>
      <w:bookmarkStart w:id="438" w:name="_Toc128427403"/>
      <w:bookmarkStart w:id="439" w:name="_Toc128650441"/>
      <w:r>
        <w:t>5.X.3</w:t>
      </w:r>
      <w:r>
        <w:tab/>
        <w:t>Potential security requirements</w:t>
      </w:r>
      <w:bookmarkEnd w:id="430"/>
      <w:bookmarkEnd w:id="431"/>
      <w:bookmarkEnd w:id="432"/>
      <w:bookmarkEnd w:id="433"/>
      <w:bookmarkEnd w:id="434"/>
      <w:bookmarkEnd w:id="435"/>
      <w:bookmarkEnd w:id="436"/>
      <w:bookmarkEnd w:id="437"/>
      <w:bookmarkEnd w:id="438"/>
      <w:bookmarkEnd w:id="439"/>
    </w:p>
    <w:p w14:paraId="49C89CAE" w14:textId="77777777" w:rsidR="00EF3743" w:rsidRDefault="00EF3743" w:rsidP="00EF3743">
      <w:pPr>
        <w:pStyle w:val="1"/>
      </w:pPr>
      <w:bookmarkStart w:id="440" w:name="_Toc528155243"/>
      <w:bookmarkStart w:id="441" w:name="_Toc112749607"/>
      <w:bookmarkStart w:id="442" w:name="_Toc116991442"/>
      <w:bookmarkStart w:id="443" w:name="_Toc116991877"/>
      <w:bookmarkStart w:id="444" w:name="_Toc120125659"/>
      <w:bookmarkStart w:id="445" w:name="_Toc120126092"/>
      <w:bookmarkStart w:id="446" w:name="_Toc120128112"/>
      <w:bookmarkStart w:id="447" w:name="_Toc120132356"/>
      <w:bookmarkStart w:id="448" w:name="_Toc128427404"/>
      <w:bookmarkStart w:id="449" w:name="_Toc128650442"/>
      <w:r>
        <w:t>6</w:t>
      </w:r>
      <w:r>
        <w:tab/>
      </w:r>
      <w:r>
        <w:rPr>
          <w:rFonts w:hint="eastAsia"/>
          <w:lang w:eastAsia="zh-CN"/>
        </w:rPr>
        <w:t>S</w:t>
      </w:r>
      <w:r>
        <w:t>olutions</w:t>
      </w:r>
      <w:bookmarkEnd w:id="440"/>
      <w:bookmarkEnd w:id="441"/>
      <w:bookmarkEnd w:id="442"/>
      <w:bookmarkEnd w:id="443"/>
      <w:bookmarkEnd w:id="444"/>
      <w:bookmarkEnd w:id="445"/>
      <w:bookmarkEnd w:id="446"/>
      <w:bookmarkEnd w:id="447"/>
      <w:bookmarkEnd w:id="448"/>
      <w:bookmarkEnd w:id="449"/>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450" w:name="_Toc112749608"/>
      <w:bookmarkStart w:id="451" w:name="_Toc116991443"/>
      <w:bookmarkStart w:id="452" w:name="_Toc116991878"/>
      <w:bookmarkStart w:id="453" w:name="_Toc120125660"/>
      <w:bookmarkStart w:id="454" w:name="_Toc120126093"/>
      <w:bookmarkStart w:id="455" w:name="_Toc120128113"/>
      <w:bookmarkStart w:id="456" w:name="_Toc120132357"/>
      <w:bookmarkStart w:id="457" w:name="_Toc128427405"/>
      <w:bookmarkStart w:id="458" w:name="_Toc528155244"/>
      <w:bookmarkStart w:id="459" w:name="_Toc128650443"/>
      <w:r>
        <w:t>6.</w:t>
      </w:r>
      <w:r>
        <w:rPr>
          <w:rFonts w:hint="eastAsia"/>
          <w:lang w:eastAsia="zh-CN"/>
        </w:rPr>
        <w:t>0</w:t>
      </w:r>
      <w:r>
        <w:tab/>
      </w:r>
      <w:r w:rsidRPr="00CB2452">
        <w:t>Mapping of Solutions to Key Issues</w:t>
      </w:r>
      <w:bookmarkEnd w:id="450"/>
      <w:bookmarkEnd w:id="451"/>
      <w:bookmarkEnd w:id="452"/>
      <w:bookmarkEnd w:id="453"/>
      <w:bookmarkEnd w:id="454"/>
      <w:bookmarkEnd w:id="455"/>
      <w:bookmarkEnd w:id="456"/>
      <w:bookmarkEnd w:id="457"/>
      <w:bookmarkEnd w:id="459"/>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r w:rsidR="006A422F" w:rsidRPr="00186211" w14:paraId="799FD089" w14:textId="77777777" w:rsidTr="00F6388E">
        <w:trPr>
          <w:jc w:val="center"/>
        </w:trPr>
        <w:tc>
          <w:tcPr>
            <w:tcW w:w="1038" w:type="dxa"/>
            <w:shd w:val="clear" w:color="auto" w:fill="auto"/>
          </w:tcPr>
          <w:p w14:paraId="2154E4A3" w14:textId="0A5B5345" w:rsidR="006A422F" w:rsidRDefault="00685279" w:rsidP="004A48C1">
            <w:pPr>
              <w:pStyle w:val="TAH"/>
              <w:rPr>
                <w:lang w:eastAsia="zh-CN"/>
              </w:rPr>
            </w:pPr>
            <w:r>
              <w:rPr>
                <w:rFonts w:hint="eastAsia"/>
                <w:lang w:eastAsia="zh-CN"/>
              </w:rPr>
              <w:t>32</w:t>
            </w:r>
          </w:p>
        </w:tc>
        <w:tc>
          <w:tcPr>
            <w:tcW w:w="913" w:type="dxa"/>
            <w:shd w:val="clear" w:color="auto" w:fill="auto"/>
          </w:tcPr>
          <w:p w14:paraId="50D4173B" w14:textId="77777777" w:rsidR="006A422F" w:rsidRDefault="006A422F" w:rsidP="004A48C1">
            <w:pPr>
              <w:pStyle w:val="TAC"/>
              <w:rPr>
                <w:lang w:eastAsia="zh-CN"/>
              </w:rPr>
            </w:pPr>
          </w:p>
        </w:tc>
        <w:tc>
          <w:tcPr>
            <w:tcW w:w="851" w:type="dxa"/>
            <w:shd w:val="clear" w:color="auto" w:fill="auto"/>
          </w:tcPr>
          <w:p w14:paraId="738C205A" w14:textId="2964AF4D" w:rsidR="006A422F" w:rsidRDefault="00685279" w:rsidP="004A48C1">
            <w:pPr>
              <w:pStyle w:val="TAC"/>
              <w:rPr>
                <w:lang w:eastAsia="zh-CN"/>
              </w:rPr>
            </w:pPr>
            <w:r>
              <w:rPr>
                <w:rFonts w:hint="eastAsia"/>
                <w:lang w:eastAsia="zh-CN"/>
              </w:rPr>
              <w:t>X</w:t>
            </w:r>
          </w:p>
        </w:tc>
        <w:tc>
          <w:tcPr>
            <w:tcW w:w="850" w:type="dxa"/>
            <w:shd w:val="clear" w:color="auto" w:fill="auto"/>
          </w:tcPr>
          <w:p w14:paraId="61C20871" w14:textId="77777777" w:rsidR="006A422F" w:rsidRDefault="006A422F" w:rsidP="004A48C1">
            <w:pPr>
              <w:pStyle w:val="TAC"/>
              <w:rPr>
                <w:lang w:eastAsia="zh-CN"/>
              </w:rPr>
            </w:pPr>
          </w:p>
        </w:tc>
        <w:tc>
          <w:tcPr>
            <w:tcW w:w="851" w:type="dxa"/>
            <w:shd w:val="clear" w:color="auto" w:fill="auto"/>
          </w:tcPr>
          <w:p w14:paraId="6BCAB888" w14:textId="77777777" w:rsidR="006A422F" w:rsidRPr="00D41AEE" w:rsidRDefault="006A422F" w:rsidP="004A48C1">
            <w:pPr>
              <w:pStyle w:val="TAC"/>
            </w:pPr>
          </w:p>
        </w:tc>
        <w:tc>
          <w:tcPr>
            <w:tcW w:w="992" w:type="dxa"/>
          </w:tcPr>
          <w:p w14:paraId="5B161F4F" w14:textId="77777777" w:rsidR="006A422F" w:rsidRPr="00186211" w:rsidRDefault="006A422F" w:rsidP="004A48C1">
            <w:pPr>
              <w:pStyle w:val="TAC"/>
            </w:pPr>
          </w:p>
        </w:tc>
        <w:tc>
          <w:tcPr>
            <w:tcW w:w="992" w:type="dxa"/>
          </w:tcPr>
          <w:p w14:paraId="7ABBF4BC" w14:textId="77777777" w:rsidR="006A422F" w:rsidRPr="00186211" w:rsidRDefault="006A422F" w:rsidP="004A48C1">
            <w:pPr>
              <w:pStyle w:val="TAC"/>
            </w:pPr>
          </w:p>
        </w:tc>
        <w:tc>
          <w:tcPr>
            <w:tcW w:w="992" w:type="dxa"/>
          </w:tcPr>
          <w:p w14:paraId="17A8C4BD" w14:textId="77777777" w:rsidR="006A422F" w:rsidRDefault="006A422F" w:rsidP="004A48C1">
            <w:pPr>
              <w:pStyle w:val="TAC"/>
            </w:pPr>
          </w:p>
        </w:tc>
        <w:tc>
          <w:tcPr>
            <w:tcW w:w="1036" w:type="dxa"/>
          </w:tcPr>
          <w:p w14:paraId="4090447A" w14:textId="77777777" w:rsidR="006A422F" w:rsidRDefault="006A422F" w:rsidP="004A48C1">
            <w:pPr>
              <w:pStyle w:val="TAC"/>
            </w:pPr>
          </w:p>
        </w:tc>
      </w:tr>
      <w:tr w:rsidR="006A422F" w:rsidRPr="00186211" w14:paraId="7656169F" w14:textId="77777777" w:rsidTr="00F6388E">
        <w:trPr>
          <w:jc w:val="center"/>
        </w:trPr>
        <w:tc>
          <w:tcPr>
            <w:tcW w:w="1038" w:type="dxa"/>
            <w:shd w:val="clear" w:color="auto" w:fill="auto"/>
          </w:tcPr>
          <w:p w14:paraId="665D6520" w14:textId="6C96362F" w:rsidR="006A422F" w:rsidRDefault="00685279" w:rsidP="004A48C1">
            <w:pPr>
              <w:pStyle w:val="TAH"/>
              <w:rPr>
                <w:lang w:eastAsia="zh-CN"/>
              </w:rPr>
            </w:pPr>
            <w:r>
              <w:rPr>
                <w:rFonts w:hint="eastAsia"/>
                <w:lang w:eastAsia="zh-CN"/>
              </w:rPr>
              <w:t>33</w:t>
            </w:r>
          </w:p>
        </w:tc>
        <w:tc>
          <w:tcPr>
            <w:tcW w:w="913" w:type="dxa"/>
            <w:shd w:val="clear" w:color="auto" w:fill="auto"/>
          </w:tcPr>
          <w:p w14:paraId="27FD5EDC" w14:textId="77777777" w:rsidR="006A422F" w:rsidRDefault="006A422F" w:rsidP="004A48C1">
            <w:pPr>
              <w:pStyle w:val="TAC"/>
              <w:rPr>
                <w:lang w:eastAsia="zh-CN"/>
              </w:rPr>
            </w:pPr>
          </w:p>
        </w:tc>
        <w:tc>
          <w:tcPr>
            <w:tcW w:w="851" w:type="dxa"/>
            <w:shd w:val="clear" w:color="auto" w:fill="auto"/>
          </w:tcPr>
          <w:p w14:paraId="3E2CD66B" w14:textId="77777777" w:rsidR="006A422F" w:rsidRDefault="006A422F" w:rsidP="004A48C1">
            <w:pPr>
              <w:pStyle w:val="TAC"/>
              <w:rPr>
                <w:lang w:eastAsia="zh-CN"/>
              </w:rPr>
            </w:pPr>
          </w:p>
        </w:tc>
        <w:tc>
          <w:tcPr>
            <w:tcW w:w="850" w:type="dxa"/>
            <w:shd w:val="clear" w:color="auto" w:fill="auto"/>
          </w:tcPr>
          <w:p w14:paraId="592A9F0F" w14:textId="77777777" w:rsidR="006A422F" w:rsidRDefault="006A422F" w:rsidP="004A48C1">
            <w:pPr>
              <w:pStyle w:val="TAC"/>
              <w:rPr>
                <w:lang w:eastAsia="zh-CN"/>
              </w:rPr>
            </w:pPr>
          </w:p>
        </w:tc>
        <w:tc>
          <w:tcPr>
            <w:tcW w:w="851" w:type="dxa"/>
            <w:shd w:val="clear" w:color="auto" w:fill="auto"/>
          </w:tcPr>
          <w:p w14:paraId="5324FAA2" w14:textId="77777777" w:rsidR="006A422F" w:rsidRPr="00D41AEE" w:rsidRDefault="006A422F" w:rsidP="004A48C1">
            <w:pPr>
              <w:pStyle w:val="TAC"/>
            </w:pPr>
          </w:p>
        </w:tc>
        <w:tc>
          <w:tcPr>
            <w:tcW w:w="992" w:type="dxa"/>
          </w:tcPr>
          <w:p w14:paraId="4CB0002D" w14:textId="16A5D41F" w:rsidR="006A422F" w:rsidRPr="00186211" w:rsidRDefault="00685279" w:rsidP="004A48C1">
            <w:pPr>
              <w:pStyle w:val="TAC"/>
              <w:rPr>
                <w:lang w:eastAsia="zh-CN"/>
              </w:rPr>
            </w:pPr>
            <w:r>
              <w:rPr>
                <w:rFonts w:hint="eastAsia"/>
                <w:lang w:eastAsia="zh-CN"/>
              </w:rPr>
              <w:t>X</w:t>
            </w:r>
          </w:p>
        </w:tc>
        <w:tc>
          <w:tcPr>
            <w:tcW w:w="992" w:type="dxa"/>
          </w:tcPr>
          <w:p w14:paraId="1703AAB2" w14:textId="77777777" w:rsidR="006A422F" w:rsidRPr="00186211" w:rsidRDefault="006A422F" w:rsidP="004A48C1">
            <w:pPr>
              <w:pStyle w:val="TAC"/>
            </w:pPr>
          </w:p>
        </w:tc>
        <w:tc>
          <w:tcPr>
            <w:tcW w:w="992" w:type="dxa"/>
          </w:tcPr>
          <w:p w14:paraId="02B83B2B" w14:textId="77777777" w:rsidR="006A422F" w:rsidRDefault="006A422F" w:rsidP="004A48C1">
            <w:pPr>
              <w:pStyle w:val="TAC"/>
            </w:pPr>
          </w:p>
        </w:tc>
        <w:tc>
          <w:tcPr>
            <w:tcW w:w="1036" w:type="dxa"/>
          </w:tcPr>
          <w:p w14:paraId="70C2A58D" w14:textId="77777777" w:rsidR="006A422F" w:rsidRDefault="006A422F"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460" w:name="_Toc112749609"/>
      <w:bookmarkStart w:id="461" w:name="_Toc116991444"/>
      <w:bookmarkStart w:id="462" w:name="_Toc116991879"/>
      <w:bookmarkStart w:id="463" w:name="_Toc120125661"/>
      <w:bookmarkStart w:id="464" w:name="_Toc120126094"/>
      <w:bookmarkStart w:id="465" w:name="_Toc120128114"/>
      <w:bookmarkStart w:id="466" w:name="_Toc120132358"/>
      <w:bookmarkStart w:id="467" w:name="_Toc128427406"/>
      <w:bookmarkStart w:id="468" w:name="_Toc128650444"/>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460"/>
      <w:bookmarkEnd w:id="461"/>
      <w:bookmarkEnd w:id="462"/>
      <w:bookmarkEnd w:id="463"/>
      <w:bookmarkEnd w:id="464"/>
      <w:bookmarkEnd w:id="465"/>
      <w:bookmarkEnd w:id="466"/>
      <w:bookmarkEnd w:id="467"/>
      <w:bookmarkEnd w:id="468"/>
    </w:p>
    <w:p w14:paraId="718D3D2B" w14:textId="77777777" w:rsidR="008A1E6E" w:rsidRDefault="008A1E6E" w:rsidP="008A1E6E">
      <w:pPr>
        <w:pStyle w:val="31"/>
      </w:pPr>
      <w:bookmarkStart w:id="469" w:name="_Toc112749610"/>
      <w:bookmarkStart w:id="470" w:name="_Toc116991445"/>
      <w:bookmarkStart w:id="471" w:name="_Toc116991880"/>
      <w:bookmarkStart w:id="472" w:name="_Toc120125662"/>
      <w:bookmarkStart w:id="473" w:name="_Toc120126095"/>
      <w:bookmarkStart w:id="474" w:name="_Toc120128115"/>
      <w:bookmarkStart w:id="475" w:name="_Toc120132359"/>
      <w:bookmarkStart w:id="476" w:name="_Toc128427407"/>
      <w:bookmarkStart w:id="477" w:name="_Toc128650445"/>
      <w:r>
        <w:t>6.</w:t>
      </w:r>
      <w:r>
        <w:rPr>
          <w:rFonts w:hint="eastAsia"/>
          <w:lang w:eastAsia="zh-CN"/>
        </w:rPr>
        <w:t>1</w:t>
      </w:r>
      <w:r>
        <w:t>.1</w:t>
      </w:r>
      <w:r>
        <w:tab/>
        <w:t>Introduction</w:t>
      </w:r>
      <w:bookmarkEnd w:id="469"/>
      <w:bookmarkEnd w:id="470"/>
      <w:bookmarkEnd w:id="471"/>
      <w:bookmarkEnd w:id="472"/>
      <w:bookmarkEnd w:id="473"/>
      <w:bookmarkEnd w:id="474"/>
      <w:bookmarkEnd w:id="475"/>
      <w:bookmarkEnd w:id="476"/>
      <w:bookmarkEnd w:id="477"/>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478" w:name="_Toc112749611"/>
      <w:bookmarkStart w:id="479" w:name="_Toc116991446"/>
      <w:bookmarkStart w:id="480" w:name="_Toc116991881"/>
      <w:bookmarkStart w:id="481" w:name="_Toc120125663"/>
      <w:bookmarkStart w:id="482" w:name="_Toc120126096"/>
      <w:bookmarkStart w:id="483" w:name="_Toc120128116"/>
      <w:bookmarkStart w:id="484" w:name="_Toc120132360"/>
      <w:bookmarkStart w:id="485" w:name="_Toc128427408"/>
      <w:bookmarkStart w:id="486" w:name="_Toc128650446"/>
      <w:r>
        <w:t>6.</w:t>
      </w:r>
      <w:r>
        <w:rPr>
          <w:rFonts w:hint="eastAsia"/>
          <w:lang w:eastAsia="zh-CN"/>
        </w:rPr>
        <w:t>1</w:t>
      </w:r>
      <w:r>
        <w:t>.2</w:t>
      </w:r>
      <w:r>
        <w:tab/>
        <w:t>Solution details</w:t>
      </w:r>
      <w:bookmarkEnd w:id="478"/>
      <w:bookmarkEnd w:id="479"/>
      <w:bookmarkEnd w:id="480"/>
      <w:bookmarkEnd w:id="481"/>
      <w:bookmarkEnd w:id="482"/>
      <w:bookmarkEnd w:id="483"/>
      <w:bookmarkEnd w:id="484"/>
      <w:bookmarkEnd w:id="485"/>
      <w:bookmarkEnd w:id="486"/>
    </w:p>
    <w:p w14:paraId="4985B84D" w14:textId="77777777" w:rsidR="008C0D79" w:rsidRDefault="008C0D79" w:rsidP="008C0D79">
      <w:pPr>
        <w:rPr>
          <w:lang w:val="en-US" w:eastAsia="zh-CN"/>
        </w:rPr>
      </w:pPr>
      <w:bookmarkStart w:id="487"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65pt;height:172.2pt" o:ole="">
            <v:imagedata r:id="rId18" o:title=""/>
          </v:shape>
          <o:OLEObject Type="Embed" ProgID="Visio.Drawing.15" ShapeID="_x0000_i1027" DrawAspect="Content" ObjectID="_1739263140"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488"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488"/>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489" w:name="_Toc116991447"/>
      <w:bookmarkStart w:id="490" w:name="_Toc116991882"/>
      <w:bookmarkStart w:id="491" w:name="_Toc120125664"/>
      <w:bookmarkStart w:id="492" w:name="_Toc120126097"/>
      <w:bookmarkStart w:id="493" w:name="_Toc120128117"/>
      <w:bookmarkStart w:id="494" w:name="_Toc120132361"/>
      <w:bookmarkStart w:id="495" w:name="_Toc128427409"/>
      <w:bookmarkStart w:id="496" w:name="_Toc128650447"/>
      <w:r>
        <w:t>6.</w:t>
      </w:r>
      <w:r>
        <w:rPr>
          <w:rFonts w:hint="eastAsia"/>
          <w:lang w:eastAsia="zh-CN"/>
        </w:rPr>
        <w:t>1</w:t>
      </w:r>
      <w:r>
        <w:t>.3</w:t>
      </w:r>
      <w:r>
        <w:tab/>
        <w:t>Evaluation</w:t>
      </w:r>
      <w:bookmarkEnd w:id="487"/>
      <w:bookmarkEnd w:id="489"/>
      <w:bookmarkEnd w:id="490"/>
      <w:bookmarkEnd w:id="491"/>
      <w:bookmarkEnd w:id="492"/>
      <w:bookmarkEnd w:id="493"/>
      <w:bookmarkEnd w:id="494"/>
      <w:bookmarkEnd w:id="495"/>
      <w:bookmarkEnd w:id="496"/>
    </w:p>
    <w:p w14:paraId="3B797927" w14:textId="77777777" w:rsidR="004D4213" w:rsidRDefault="004D4213" w:rsidP="004D4213">
      <w:bookmarkStart w:id="497" w:name="_Toc112749613"/>
      <w:bookmarkStart w:id="498" w:name="_Toc116991448"/>
      <w:bookmarkStart w:id="499"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500"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500"/>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21"/>
      </w:pPr>
      <w:bookmarkStart w:id="501" w:name="_Toc120125665"/>
      <w:bookmarkStart w:id="502" w:name="_Toc120126098"/>
      <w:bookmarkStart w:id="503" w:name="_Toc120128118"/>
      <w:bookmarkStart w:id="504" w:name="_Toc120132362"/>
      <w:bookmarkStart w:id="505" w:name="_Toc128427410"/>
      <w:bookmarkStart w:id="506" w:name="_Toc128650448"/>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497"/>
      <w:bookmarkEnd w:id="498"/>
      <w:bookmarkEnd w:id="499"/>
      <w:bookmarkEnd w:id="501"/>
      <w:bookmarkEnd w:id="502"/>
      <w:bookmarkEnd w:id="503"/>
      <w:bookmarkEnd w:id="504"/>
      <w:bookmarkEnd w:id="505"/>
      <w:bookmarkEnd w:id="506"/>
    </w:p>
    <w:p w14:paraId="6A666103" w14:textId="77777777" w:rsidR="00130876" w:rsidRDefault="00130876" w:rsidP="00130876">
      <w:pPr>
        <w:pStyle w:val="31"/>
      </w:pPr>
      <w:bookmarkStart w:id="507" w:name="_Toc112749614"/>
      <w:bookmarkStart w:id="508" w:name="_Toc116991449"/>
      <w:bookmarkStart w:id="509" w:name="_Toc116991884"/>
      <w:bookmarkStart w:id="510" w:name="_Toc120125666"/>
      <w:bookmarkStart w:id="511" w:name="_Toc120126099"/>
      <w:bookmarkStart w:id="512" w:name="_Toc120128119"/>
      <w:bookmarkStart w:id="513" w:name="_Toc120132363"/>
      <w:bookmarkStart w:id="514" w:name="_Toc128427411"/>
      <w:bookmarkStart w:id="515" w:name="_Toc128650449"/>
      <w:r>
        <w:t>6.</w:t>
      </w:r>
      <w:r>
        <w:rPr>
          <w:rFonts w:hint="eastAsia"/>
          <w:lang w:eastAsia="zh-CN"/>
        </w:rPr>
        <w:t>2</w:t>
      </w:r>
      <w:r>
        <w:t>.1</w:t>
      </w:r>
      <w:r>
        <w:tab/>
        <w:t>Introduction</w:t>
      </w:r>
      <w:bookmarkEnd w:id="507"/>
      <w:bookmarkEnd w:id="508"/>
      <w:bookmarkEnd w:id="509"/>
      <w:bookmarkEnd w:id="510"/>
      <w:bookmarkEnd w:id="511"/>
      <w:bookmarkEnd w:id="512"/>
      <w:bookmarkEnd w:id="513"/>
      <w:bookmarkEnd w:id="514"/>
      <w:bookmarkEnd w:id="515"/>
    </w:p>
    <w:p w14:paraId="74A4A5F3" w14:textId="77777777" w:rsidR="00BE2F67" w:rsidRDefault="00BE2F67" w:rsidP="00BE2F67">
      <w:pPr>
        <w:rPr>
          <w:lang w:val="en-US" w:eastAsia="zh-CN"/>
        </w:rPr>
      </w:pPr>
      <w:bookmarkStart w:id="516"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517" w:name="_Toc116991450"/>
      <w:bookmarkStart w:id="518" w:name="_Toc116991885"/>
      <w:bookmarkStart w:id="519" w:name="_Toc120125667"/>
      <w:bookmarkStart w:id="520" w:name="_Toc120126100"/>
      <w:bookmarkStart w:id="521" w:name="_Toc120128120"/>
      <w:bookmarkStart w:id="522" w:name="_Toc120132364"/>
      <w:bookmarkStart w:id="523" w:name="_Toc128427412"/>
      <w:bookmarkStart w:id="524" w:name="_Toc128650450"/>
      <w:r>
        <w:t>6.</w:t>
      </w:r>
      <w:r>
        <w:rPr>
          <w:rFonts w:hint="eastAsia"/>
          <w:lang w:eastAsia="zh-CN"/>
        </w:rPr>
        <w:t>2</w:t>
      </w:r>
      <w:r>
        <w:t>.2</w:t>
      </w:r>
      <w:r>
        <w:tab/>
        <w:t>Solution details</w:t>
      </w:r>
      <w:bookmarkEnd w:id="516"/>
      <w:bookmarkEnd w:id="517"/>
      <w:bookmarkEnd w:id="518"/>
      <w:bookmarkEnd w:id="519"/>
      <w:bookmarkEnd w:id="520"/>
      <w:bookmarkEnd w:id="521"/>
      <w:bookmarkEnd w:id="522"/>
      <w:bookmarkEnd w:id="523"/>
      <w:bookmarkEnd w:id="524"/>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39263141"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525" w:name="_Toc49353717"/>
      <w:bookmarkStart w:id="526" w:name="_Toc112749616"/>
      <w:bookmarkStart w:id="527" w:name="_Toc116991451"/>
      <w:bookmarkStart w:id="528" w:name="_Toc116991886"/>
      <w:bookmarkStart w:id="529" w:name="_Toc120125668"/>
      <w:bookmarkStart w:id="530" w:name="_Toc120126101"/>
      <w:bookmarkStart w:id="531" w:name="_Toc120128121"/>
      <w:bookmarkStart w:id="532" w:name="_Toc120132365"/>
      <w:bookmarkStart w:id="533" w:name="_Toc128427413"/>
      <w:bookmarkStart w:id="534" w:name="_Toc128650451"/>
      <w:r>
        <w:t>6.</w:t>
      </w:r>
      <w:r>
        <w:rPr>
          <w:rFonts w:hint="eastAsia"/>
          <w:lang w:eastAsia="zh-CN"/>
        </w:rPr>
        <w:t>2</w:t>
      </w:r>
      <w:r>
        <w:t>.3</w:t>
      </w:r>
      <w:r>
        <w:tab/>
      </w:r>
      <w:r w:rsidR="00956B4F">
        <w:rPr>
          <w:rFonts w:hint="eastAsia"/>
          <w:lang w:eastAsia="zh-CN"/>
        </w:rPr>
        <w:t>E</w:t>
      </w:r>
      <w:r>
        <w:t>valuation</w:t>
      </w:r>
      <w:bookmarkEnd w:id="525"/>
      <w:bookmarkEnd w:id="526"/>
      <w:bookmarkEnd w:id="527"/>
      <w:bookmarkEnd w:id="528"/>
      <w:bookmarkEnd w:id="529"/>
      <w:bookmarkEnd w:id="530"/>
      <w:bookmarkEnd w:id="531"/>
      <w:bookmarkEnd w:id="532"/>
      <w:bookmarkEnd w:id="533"/>
      <w:bookmarkEnd w:id="534"/>
    </w:p>
    <w:p w14:paraId="124040D2" w14:textId="77777777" w:rsidR="004E6799" w:rsidRDefault="004E6799" w:rsidP="004E6799">
      <w:bookmarkStart w:id="535" w:name="_Toc112749617"/>
      <w:bookmarkStart w:id="536" w:name="_Toc116991452"/>
      <w:bookmarkStart w:id="537" w:name="_Toc116991887"/>
      <w:bookmarkStart w:id="538" w:name="_Toc92180287"/>
      <w:bookmarkStart w:id="539"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21"/>
      </w:pPr>
      <w:bookmarkStart w:id="540" w:name="_Toc120125669"/>
      <w:bookmarkStart w:id="541" w:name="_Toc120126102"/>
      <w:bookmarkStart w:id="542" w:name="_Toc120128122"/>
      <w:bookmarkStart w:id="543" w:name="_Toc120132366"/>
      <w:bookmarkStart w:id="544" w:name="_Toc128427414"/>
      <w:bookmarkStart w:id="545" w:name="_Toc128650452"/>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535"/>
      <w:bookmarkEnd w:id="536"/>
      <w:bookmarkEnd w:id="537"/>
      <w:bookmarkEnd w:id="540"/>
      <w:bookmarkEnd w:id="541"/>
      <w:bookmarkEnd w:id="542"/>
      <w:bookmarkEnd w:id="543"/>
      <w:bookmarkEnd w:id="544"/>
      <w:bookmarkEnd w:id="545"/>
    </w:p>
    <w:p w14:paraId="7A0B3431" w14:textId="77777777" w:rsidR="00F92C6A" w:rsidRPr="00E43474" w:rsidRDefault="00F92C6A" w:rsidP="00F92C6A">
      <w:pPr>
        <w:pStyle w:val="31"/>
      </w:pPr>
      <w:bookmarkStart w:id="546" w:name="_Toc112749618"/>
      <w:bookmarkStart w:id="547" w:name="_Toc116991453"/>
      <w:bookmarkStart w:id="548" w:name="_Toc116991888"/>
      <w:bookmarkStart w:id="549" w:name="_Toc120125670"/>
      <w:bookmarkStart w:id="550" w:name="_Toc120126103"/>
      <w:bookmarkStart w:id="551" w:name="_Toc120128123"/>
      <w:bookmarkStart w:id="552" w:name="_Toc120132367"/>
      <w:bookmarkStart w:id="553" w:name="_Toc128427415"/>
      <w:bookmarkStart w:id="554" w:name="_Toc128650453"/>
      <w:r w:rsidRPr="00E43474">
        <w:t>6.</w:t>
      </w:r>
      <w:r>
        <w:rPr>
          <w:rFonts w:hint="eastAsia"/>
          <w:lang w:eastAsia="zh-CN"/>
        </w:rPr>
        <w:t>3</w:t>
      </w:r>
      <w:r w:rsidRPr="00E43474">
        <w:t>.1</w:t>
      </w:r>
      <w:r w:rsidRPr="00E43474">
        <w:tab/>
      </w:r>
      <w:r w:rsidRPr="00C20EA7">
        <w:t>Introduction</w:t>
      </w:r>
      <w:bookmarkEnd w:id="546"/>
      <w:bookmarkEnd w:id="547"/>
      <w:bookmarkEnd w:id="548"/>
      <w:bookmarkEnd w:id="549"/>
      <w:bookmarkEnd w:id="550"/>
      <w:bookmarkEnd w:id="551"/>
      <w:bookmarkEnd w:id="552"/>
      <w:bookmarkEnd w:id="553"/>
      <w:bookmarkEnd w:id="554"/>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555" w:name="_Toc112749619"/>
      <w:bookmarkStart w:id="556" w:name="_Toc116991454"/>
      <w:bookmarkStart w:id="557" w:name="_Toc116991889"/>
      <w:bookmarkStart w:id="558" w:name="_Toc120125671"/>
      <w:bookmarkStart w:id="559" w:name="_Toc120126104"/>
      <w:bookmarkStart w:id="560" w:name="_Toc120128124"/>
      <w:bookmarkStart w:id="561" w:name="_Toc120132368"/>
      <w:bookmarkStart w:id="562" w:name="_Toc128427416"/>
      <w:bookmarkStart w:id="563" w:name="_Toc128650454"/>
      <w:r w:rsidRPr="00E43474">
        <w:t>6.</w:t>
      </w:r>
      <w:r>
        <w:rPr>
          <w:rFonts w:hint="eastAsia"/>
          <w:lang w:eastAsia="zh-CN"/>
        </w:rPr>
        <w:t>3</w:t>
      </w:r>
      <w:r w:rsidRPr="00E43474">
        <w:t>.2</w:t>
      </w:r>
      <w:r w:rsidRPr="00E43474">
        <w:tab/>
        <w:t>Solution details</w:t>
      </w:r>
      <w:bookmarkEnd w:id="555"/>
      <w:bookmarkEnd w:id="556"/>
      <w:bookmarkEnd w:id="557"/>
      <w:bookmarkEnd w:id="558"/>
      <w:bookmarkEnd w:id="559"/>
      <w:bookmarkEnd w:id="560"/>
      <w:bookmarkEnd w:id="561"/>
      <w:bookmarkEnd w:id="562"/>
      <w:bookmarkEnd w:id="563"/>
    </w:p>
    <w:p w14:paraId="08A869F9" w14:textId="77777777" w:rsidR="009F2F30" w:rsidRPr="00B02FAC" w:rsidRDefault="009F2F30" w:rsidP="009F2F30">
      <w:pPr>
        <w:pStyle w:val="41"/>
        <w:rPr>
          <w:lang w:eastAsia="zh-CN"/>
        </w:rPr>
      </w:pPr>
      <w:bookmarkStart w:id="564" w:name="_Toc116991455"/>
      <w:bookmarkStart w:id="565" w:name="_Toc116991890"/>
      <w:bookmarkStart w:id="566" w:name="_Toc120125672"/>
      <w:bookmarkStart w:id="567" w:name="_Toc120126105"/>
      <w:bookmarkStart w:id="568" w:name="_Toc120128125"/>
      <w:bookmarkStart w:id="569" w:name="_Toc120132369"/>
      <w:bookmarkStart w:id="570" w:name="_Toc128427417"/>
      <w:bookmarkStart w:id="571" w:name="_Toc128650455"/>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564"/>
      <w:bookmarkEnd w:id="565"/>
      <w:bookmarkEnd w:id="566"/>
      <w:bookmarkEnd w:id="567"/>
      <w:bookmarkEnd w:id="568"/>
      <w:bookmarkEnd w:id="569"/>
      <w:bookmarkEnd w:id="570"/>
      <w:bookmarkEnd w:id="571"/>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39263142"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572"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41"/>
        <w:rPr>
          <w:lang w:eastAsia="zh-CN"/>
        </w:rPr>
      </w:pPr>
      <w:bookmarkStart w:id="573" w:name="_Toc116991456"/>
      <w:bookmarkStart w:id="574" w:name="_Toc116991891"/>
      <w:bookmarkStart w:id="575" w:name="_Toc120125673"/>
      <w:bookmarkStart w:id="576" w:name="_Toc120126106"/>
      <w:bookmarkStart w:id="577" w:name="_Toc120128126"/>
      <w:bookmarkStart w:id="578" w:name="_Toc120132370"/>
      <w:bookmarkStart w:id="579" w:name="_Toc128427418"/>
      <w:bookmarkStart w:id="580" w:name="_Toc128650456"/>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573"/>
      <w:bookmarkEnd w:id="574"/>
      <w:bookmarkEnd w:id="575"/>
      <w:bookmarkEnd w:id="576"/>
      <w:bookmarkEnd w:id="577"/>
      <w:bookmarkEnd w:id="578"/>
      <w:bookmarkEnd w:id="579"/>
      <w:bookmarkEnd w:id="580"/>
    </w:p>
    <w:p w14:paraId="06F0F8E0" w14:textId="77777777" w:rsidR="009F2F30" w:rsidRPr="00C51D76" w:rsidRDefault="009F2F30" w:rsidP="0044195A">
      <w:r w:rsidRPr="005B29E9">
        <w:object w:dxaOrig="9681" w:dyaOrig="7931" w14:anchorId="4D93B16E">
          <v:shape id="_x0000_i1030" type="#_x0000_t75" style="width:452.15pt;height:370.35pt" o:ole="">
            <v:imagedata r:id="rId24" o:title=""/>
          </v:shape>
          <o:OLEObject Type="Embed" ProgID="Visio.Drawing.15" ShapeID="_x0000_i1030" DrawAspect="Content" ObjectID="_1739263143"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581" w:name="_Toc116991457"/>
      <w:bookmarkStart w:id="582"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583" w:name="_Toc120125674"/>
      <w:bookmarkStart w:id="584" w:name="_Toc120126107"/>
      <w:bookmarkStart w:id="585" w:name="_Toc120128127"/>
      <w:bookmarkStart w:id="586" w:name="_Toc120132371"/>
      <w:bookmarkStart w:id="587" w:name="_Toc128427419"/>
      <w:bookmarkStart w:id="588" w:name="_Toc128650457"/>
      <w:r w:rsidRPr="00E43474">
        <w:t>6.</w:t>
      </w:r>
      <w:r w:rsidR="00965898">
        <w:rPr>
          <w:rFonts w:hint="eastAsia"/>
          <w:lang w:eastAsia="zh-CN"/>
        </w:rPr>
        <w:t>3</w:t>
      </w:r>
      <w:r w:rsidRPr="00E43474">
        <w:t>.</w:t>
      </w:r>
      <w:r w:rsidRPr="00E43474">
        <w:rPr>
          <w:rFonts w:hint="eastAsia"/>
          <w:lang w:eastAsia="zh-CN"/>
        </w:rPr>
        <w:t>3</w:t>
      </w:r>
      <w:r w:rsidRPr="00E43474">
        <w:tab/>
        <w:t>Evaluation</w:t>
      </w:r>
      <w:bookmarkEnd w:id="572"/>
      <w:bookmarkEnd w:id="581"/>
      <w:bookmarkEnd w:id="582"/>
      <w:bookmarkEnd w:id="583"/>
      <w:bookmarkEnd w:id="584"/>
      <w:bookmarkEnd w:id="585"/>
      <w:bookmarkEnd w:id="586"/>
      <w:bookmarkEnd w:id="587"/>
      <w:bookmarkEnd w:id="588"/>
    </w:p>
    <w:bookmarkEnd w:id="538"/>
    <w:bookmarkEnd w:id="539"/>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21"/>
      </w:pPr>
      <w:bookmarkStart w:id="589" w:name="_Toc112749621"/>
      <w:bookmarkStart w:id="590" w:name="_Toc116991458"/>
      <w:bookmarkStart w:id="591" w:name="_Toc116991893"/>
      <w:bookmarkStart w:id="592" w:name="_Toc120125675"/>
      <w:bookmarkStart w:id="593" w:name="_Toc120126108"/>
      <w:bookmarkStart w:id="594" w:name="_Toc120128128"/>
      <w:bookmarkStart w:id="595" w:name="_Toc120132372"/>
      <w:bookmarkStart w:id="596" w:name="_Toc128427420"/>
      <w:bookmarkStart w:id="597" w:name="_Toc128650458"/>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589"/>
      <w:bookmarkEnd w:id="590"/>
      <w:bookmarkEnd w:id="591"/>
      <w:bookmarkEnd w:id="592"/>
      <w:bookmarkEnd w:id="593"/>
      <w:bookmarkEnd w:id="594"/>
      <w:bookmarkEnd w:id="595"/>
      <w:bookmarkEnd w:id="596"/>
      <w:bookmarkEnd w:id="597"/>
    </w:p>
    <w:p w14:paraId="55402362" w14:textId="77777777" w:rsidR="00965898" w:rsidRPr="00E43474" w:rsidRDefault="00965898" w:rsidP="00965898">
      <w:pPr>
        <w:pStyle w:val="31"/>
      </w:pPr>
      <w:bookmarkStart w:id="598" w:name="_Toc112749622"/>
      <w:bookmarkStart w:id="599" w:name="_Toc116991459"/>
      <w:bookmarkStart w:id="600" w:name="_Toc116991894"/>
      <w:bookmarkStart w:id="601" w:name="_Toc120125676"/>
      <w:bookmarkStart w:id="602" w:name="_Toc120126109"/>
      <w:bookmarkStart w:id="603" w:name="_Toc120128129"/>
      <w:bookmarkStart w:id="604" w:name="_Toc120132373"/>
      <w:bookmarkStart w:id="605" w:name="_Toc128427421"/>
      <w:bookmarkStart w:id="606" w:name="_Toc128650459"/>
      <w:r w:rsidRPr="00E43474">
        <w:t>6.</w:t>
      </w:r>
      <w:r>
        <w:rPr>
          <w:rFonts w:hint="eastAsia"/>
          <w:lang w:eastAsia="zh-CN"/>
        </w:rPr>
        <w:t>4</w:t>
      </w:r>
      <w:r w:rsidRPr="00E43474">
        <w:t>.1</w:t>
      </w:r>
      <w:r w:rsidRPr="00E43474">
        <w:tab/>
        <w:t>Introduction</w:t>
      </w:r>
      <w:bookmarkEnd w:id="598"/>
      <w:bookmarkEnd w:id="599"/>
      <w:bookmarkEnd w:id="600"/>
      <w:bookmarkEnd w:id="601"/>
      <w:bookmarkEnd w:id="602"/>
      <w:bookmarkEnd w:id="603"/>
      <w:bookmarkEnd w:id="604"/>
      <w:bookmarkEnd w:id="605"/>
      <w:bookmarkEnd w:id="606"/>
    </w:p>
    <w:p w14:paraId="189A47B6" w14:textId="77777777" w:rsidR="00457C52" w:rsidRDefault="00457C52" w:rsidP="00457C52">
      <w:bookmarkStart w:id="607"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608" w:name="_Toc116991460"/>
      <w:bookmarkStart w:id="609" w:name="_Toc116991895"/>
      <w:bookmarkStart w:id="610" w:name="_Toc120125677"/>
      <w:bookmarkStart w:id="611" w:name="_Toc120126110"/>
      <w:bookmarkStart w:id="612" w:name="_Toc120128130"/>
      <w:bookmarkStart w:id="613" w:name="_Toc120132374"/>
      <w:bookmarkStart w:id="614" w:name="_Toc128427422"/>
      <w:bookmarkStart w:id="615" w:name="_Toc128650460"/>
      <w:r w:rsidRPr="00E43474">
        <w:t>6.</w:t>
      </w:r>
      <w:r>
        <w:rPr>
          <w:rFonts w:hint="eastAsia"/>
          <w:lang w:eastAsia="zh-CN"/>
        </w:rPr>
        <w:t>4</w:t>
      </w:r>
      <w:r w:rsidRPr="00E43474">
        <w:t>.2</w:t>
      </w:r>
      <w:r w:rsidRPr="00E43474">
        <w:tab/>
        <w:t>Solution details</w:t>
      </w:r>
      <w:bookmarkEnd w:id="607"/>
      <w:bookmarkEnd w:id="608"/>
      <w:bookmarkEnd w:id="609"/>
      <w:bookmarkEnd w:id="610"/>
      <w:bookmarkEnd w:id="611"/>
      <w:bookmarkEnd w:id="612"/>
      <w:bookmarkEnd w:id="613"/>
      <w:bookmarkEnd w:id="614"/>
      <w:bookmarkEnd w:id="615"/>
    </w:p>
    <w:p w14:paraId="764DDC18" w14:textId="1AC23136" w:rsidR="00297D56" w:rsidRDefault="00297D56" w:rsidP="00D542FA">
      <w:bookmarkStart w:id="616"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39263144"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617" w:name="_Toc116991461"/>
      <w:bookmarkStart w:id="618" w:name="_Toc116991896"/>
      <w:bookmarkStart w:id="619" w:name="_Toc120125678"/>
      <w:bookmarkStart w:id="620" w:name="_Toc120126111"/>
      <w:bookmarkStart w:id="621" w:name="_Toc120128131"/>
      <w:bookmarkStart w:id="622" w:name="_Toc120132375"/>
      <w:bookmarkStart w:id="623" w:name="_Toc128427423"/>
      <w:bookmarkStart w:id="624" w:name="_Toc128650461"/>
      <w:r w:rsidRPr="00E43474">
        <w:t>6.</w:t>
      </w:r>
      <w:r>
        <w:rPr>
          <w:rFonts w:hint="eastAsia"/>
          <w:lang w:eastAsia="zh-CN"/>
        </w:rPr>
        <w:t>4</w:t>
      </w:r>
      <w:r w:rsidRPr="00E43474">
        <w:t>.</w:t>
      </w:r>
      <w:r w:rsidRPr="00E43474">
        <w:rPr>
          <w:rFonts w:hint="eastAsia"/>
          <w:lang w:eastAsia="zh-CN"/>
        </w:rPr>
        <w:t>3</w:t>
      </w:r>
      <w:r w:rsidRPr="00E43474">
        <w:tab/>
        <w:t>Evaluation</w:t>
      </w:r>
      <w:bookmarkEnd w:id="616"/>
      <w:bookmarkEnd w:id="617"/>
      <w:bookmarkEnd w:id="618"/>
      <w:bookmarkEnd w:id="619"/>
      <w:bookmarkEnd w:id="620"/>
      <w:bookmarkEnd w:id="621"/>
      <w:bookmarkEnd w:id="622"/>
      <w:bookmarkEnd w:id="623"/>
      <w:bookmarkEnd w:id="624"/>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af6"/>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21"/>
        <w:rPr>
          <w:lang w:eastAsia="zh-CN"/>
        </w:rPr>
      </w:pPr>
      <w:bookmarkStart w:id="625" w:name="_Toc112749625"/>
      <w:bookmarkStart w:id="626" w:name="_Toc116991462"/>
      <w:bookmarkStart w:id="627" w:name="_Toc116991897"/>
      <w:bookmarkStart w:id="628" w:name="_Toc120125679"/>
      <w:bookmarkStart w:id="629" w:name="_Toc120126112"/>
      <w:bookmarkStart w:id="630" w:name="_Toc120128132"/>
      <w:bookmarkStart w:id="631" w:name="_Toc120132376"/>
      <w:bookmarkStart w:id="632" w:name="_Toc128427424"/>
      <w:bookmarkStart w:id="633" w:name="_Toc128650462"/>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625"/>
      <w:bookmarkEnd w:id="626"/>
      <w:bookmarkEnd w:id="627"/>
      <w:bookmarkEnd w:id="628"/>
      <w:bookmarkEnd w:id="629"/>
      <w:bookmarkEnd w:id="630"/>
      <w:bookmarkEnd w:id="631"/>
      <w:bookmarkEnd w:id="632"/>
      <w:bookmarkEnd w:id="633"/>
    </w:p>
    <w:p w14:paraId="3B216FB7" w14:textId="77777777" w:rsidR="00F1504F" w:rsidRDefault="00F1504F" w:rsidP="00F1504F">
      <w:pPr>
        <w:pStyle w:val="31"/>
      </w:pPr>
      <w:bookmarkStart w:id="634" w:name="_Toc116991898"/>
      <w:bookmarkStart w:id="635" w:name="_Toc112749626"/>
      <w:bookmarkStart w:id="636" w:name="_Toc116991463"/>
      <w:bookmarkStart w:id="637" w:name="_Toc120125680"/>
      <w:bookmarkStart w:id="638" w:name="_Toc120126113"/>
      <w:bookmarkStart w:id="639" w:name="_Toc120128133"/>
      <w:bookmarkStart w:id="640" w:name="_Toc120132377"/>
      <w:bookmarkStart w:id="641" w:name="_Toc128427425"/>
      <w:bookmarkStart w:id="642" w:name="_Toc128650463"/>
      <w:r>
        <w:t>6.</w:t>
      </w:r>
      <w:r>
        <w:rPr>
          <w:rFonts w:hint="eastAsia"/>
          <w:lang w:eastAsia="zh-CN"/>
        </w:rPr>
        <w:t>5</w:t>
      </w:r>
      <w:r>
        <w:t>.1</w:t>
      </w:r>
      <w:r>
        <w:tab/>
        <w:t>Introduction</w:t>
      </w:r>
      <w:bookmarkEnd w:id="634"/>
      <w:bookmarkEnd w:id="635"/>
      <w:bookmarkEnd w:id="636"/>
      <w:bookmarkEnd w:id="637"/>
      <w:bookmarkEnd w:id="638"/>
      <w:bookmarkEnd w:id="639"/>
      <w:bookmarkEnd w:id="640"/>
      <w:bookmarkEnd w:id="641"/>
      <w:bookmarkEnd w:id="642"/>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643" w:name="_Toc116991899"/>
      <w:bookmarkStart w:id="644" w:name="_Toc116991464"/>
      <w:bookmarkStart w:id="645" w:name="_Toc112749627"/>
      <w:bookmarkStart w:id="646" w:name="_Toc120125681"/>
      <w:bookmarkStart w:id="647" w:name="_Toc120126114"/>
      <w:bookmarkStart w:id="648" w:name="_Toc120128134"/>
      <w:bookmarkStart w:id="649" w:name="_Toc120132378"/>
      <w:bookmarkStart w:id="650" w:name="_Toc128427426"/>
      <w:bookmarkStart w:id="651" w:name="_Toc128650464"/>
      <w:r>
        <w:t>6.</w:t>
      </w:r>
      <w:r>
        <w:rPr>
          <w:rFonts w:hint="eastAsia"/>
          <w:lang w:eastAsia="zh-CN"/>
        </w:rPr>
        <w:t>5</w:t>
      </w:r>
      <w:r>
        <w:t>.2</w:t>
      </w:r>
      <w:r>
        <w:tab/>
        <w:t>Solution details</w:t>
      </w:r>
      <w:bookmarkEnd w:id="643"/>
      <w:bookmarkEnd w:id="644"/>
      <w:bookmarkEnd w:id="645"/>
      <w:bookmarkEnd w:id="646"/>
      <w:bookmarkEnd w:id="647"/>
      <w:bookmarkEnd w:id="648"/>
      <w:bookmarkEnd w:id="649"/>
      <w:bookmarkEnd w:id="650"/>
      <w:bookmarkEnd w:id="651"/>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652" w:name="_Toc116991465"/>
      <w:bookmarkStart w:id="653" w:name="_Toc116991900"/>
      <w:bookmarkStart w:id="654" w:name="_Toc112749628"/>
      <w:bookmarkStart w:id="655" w:name="_Toc120125682"/>
      <w:bookmarkStart w:id="656" w:name="_Toc120126115"/>
      <w:bookmarkStart w:id="657" w:name="_Toc120128135"/>
      <w:bookmarkStart w:id="658" w:name="_Toc120132379"/>
      <w:bookmarkStart w:id="659" w:name="_Toc128427427"/>
      <w:bookmarkStart w:id="660" w:name="_Toc128650465"/>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652"/>
      <w:bookmarkEnd w:id="653"/>
      <w:bookmarkEnd w:id="654"/>
      <w:bookmarkEnd w:id="655"/>
      <w:bookmarkEnd w:id="656"/>
      <w:bookmarkEnd w:id="657"/>
      <w:bookmarkEnd w:id="658"/>
      <w:bookmarkEnd w:id="659"/>
      <w:bookmarkEnd w:id="660"/>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270D2D" w:rsidP="00F1504F">
      <w:pPr>
        <w:jc w:val="center"/>
        <w:rPr>
          <w:lang w:eastAsia="zh-CN"/>
        </w:rPr>
      </w:pPr>
      <w:r>
        <w:lastRenderedPageBreak/>
        <w:pict w14:anchorId="6D97A1C2">
          <v:shape id="图片 8" o:spid="_x0000_i1032" type="#_x0000_t75" style="width:482.1pt;height:467.15pt;mso-wrap-style:square;mso-position-horizontal-relative:page;mso-position-vertical-relative:page">
            <v:imagedata r:id="rId28"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661" w:name="_Toc112749629"/>
      <w:bookmarkStart w:id="662" w:name="_Toc116991901"/>
      <w:bookmarkStart w:id="663" w:name="_Toc116991466"/>
      <w:bookmarkStart w:id="664" w:name="_Toc120125683"/>
      <w:bookmarkStart w:id="665" w:name="_Toc120126116"/>
      <w:bookmarkStart w:id="666" w:name="_Toc120128136"/>
      <w:bookmarkStart w:id="667" w:name="_Toc120132380"/>
      <w:bookmarkStart w:id="668" w:name="_Toc128427428"/>
      <w:bookmarkStart w:id="669" w:name="_Toc128650466"/>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661"/>
      <w:bookmarkEnd w:id="662"/>
      <w:bookmarkEnd w:id="663"/>
      <w:bookmarkEnd w:id="664"/>
      <w:bookmarkEnd w:id="665"/>
      <w:bookmarkEnd w:id="666"/>
      <w:bookmarkEnd w:id="667"/>
      <w:bookmarkEnd w:id="668"/>
      <w:bookmarkEnd w:id="669"/>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270D2D" w:rsidP="00F1504F">
      <w:pPr>
        <w:jc w:val="center"/>
        <w:rPr>
          <w:lang w:eastAsia="zh-CN"/>
        </w:rPr>
      </w:pPr>
      <w:r>
        <w:pict w14:anchorId="53930891">
          <v:shape id="图片 9" o:spid="_x0000_i1033" type="#_x0000_t75" style="width:482.1pt;height:464.85pt;mso-wrap-style:square;mso-position-horizontal-relative:page;mso-position-vertical-relative:page">
            <v:imagedata r:id="rId29"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670" w:name="_Toc116991467"/>
      <w:bookmarkStart w:id="671" w:name="_Toc116991902"/>
      <w:bookmarkStart w:id="672"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673" w:name="_Toc120125684"/>
      <w:bookmarkStart w:id="674" w:name="_Toc120126117"/>
      <w:bookmarkStart w:id="675" w:name="_Toc120128137"/>
      <w:bookmarkStart w:id="676" w:name="_Toc120132381"/>
      <w:bookmarkStart w:id="677" w:name="_Toc128427429"/>
      <w:bookmarkStart w:id="678" w:name="_Toc128650467"/>
      <w:r>
        <w:rPr>
          <w:lang w:val="en-US"/>
        </w:rPr>
        <w:t>6.</w:t>
      </w:r>
      <w:r>
        <w:rPr>
          <w:rFonts w:hint="eastAsia"/>
          <w:lang w:val="en-US" w:eastAsia="zh-CN"/>
        </w:rPr>
        <w:t>5</w:t>
      </w:r>
      <w:r>
        <w:rPr>
          <w:lang w:val="en-US"/>
        </w:rPr>
        <w:t>.3</w:t>
      </w:r>
      <w:r>
        <w:rPr>
          <w:lang w:val="en-US"/>
        </w:rPr>
        <w:tab/>
        <w:t>Evaluation</w:t>
      </w:r>
      <w:bookmarkEnd w:id="670"/>
      <w:bookmarkEnd w:id="671"/>
      <w:bookmarkEnd w:id="672"/>
      <w:bookmarkEnd w:id="673"/>
      <w:bookmarkEnd w:id="674"/>
      <w:bookmarkEnd w:id="675"/>
      <w:bookmarkEnd w:id="676"/>
      <w:bookmarkEnd w:id="677"/>
      <w:bookmarkEnd w:id="678"/>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196D9B59" w14:textId="0114D0E5" w:rsidR="00E15344" w:rsidRDefault="00E15344" w:rsidP="00E15344">
      <w:pPr>
        <w:pStyle w:val="21"/>
      </w:pPr>
      <w:bookmarkStart w:id="679" w:name="_Toc128426824"/>
      <w:bookmarkStart w:id="680" w:name="_Toc128427430"/>
      <w:bookmarkStart w:id="681" w:name="_Toc128650468"/>
      <w:r>
        <w:t>6.</w:t>
      </w:r>
      <w:r>
        <w:rPr>
          <w:rFonts w:hint="eastAsia"/>
          <w:lang w:eastAsia="zh-CN"/>
        </w:rPr>
        <w:t>6</w:t>
      </w:r>
      <w:r>
        <w:tab/>
      </w:r>
      <w:bookmarkEnd w:id="679"/>
      <w:r w:rsidRPr="001E0189">
        <w:t>Solution #</w:t>
      </w:r>
      <w:r>
        <w:rPr>
          <w:rFonts w:hint="eastAsia"/>
          <w:lang w:eastAsia="zh-CN"/>
        </w:rPr>
        <w:t>6</w:t>
      </w:r>
      <w:r w:rsidRPr="001E0189">
        <w:t xml:space="preserve">: </w:t>
      </w:r>
      <w:r w:rsidRPr="00B04855">
        <w:t>End</w:t>
      </w:r>
      <w:r>
        <w:t>-</w:t>
      </w:r>
      <w:r w:rsidRPr="00B04855">
        <w:t>to</w:t>
      </w:r>
      <w:r>
        <w:t>-</w:t>
      </w:r>
      <w:r w:rsidRPr="00B04855">
        <w:t xml:space="preserve">end security establishment </w:t>
      </w:r>
      <w:r>
        <w:t>for</w:t>
      </w:r>
      <w:r w:rsidRPr="00B04855">
        <w:t xml:space="preserve"> </w:t>
      </w:r>
      <w:r>
        <w:t xml:space="preserve">Layer-2 </w:t>
      </w:r>
      <w:r w:rsidRPr="00B04855">
        <w:t>UE-to-UE relay</w:t>
      </w:r>
      <w:bookmarkEnd w:id="680"/>
      <w:bookmarkEnd w:id="681"/>
    </w:p>
    <w:p w14:paraId="3DD91071" w14:textId="209238A4" w:rsidR="00E15344" w:rsidRDefault="00E15344" w:rsidP="00E15344">
      <w:pPr>
        <w:pStyle w:val="31"/>
      </w:pPr>
      <w:bookmarkStart w:id="682" w:name="_Toc128427431"/>
      <w:bookmarkStart w:id="683" w:name="_Toc112749634"/>
      <w:bookmarkStart w:id="684" w:name="_Toc513475454"/>
      <w:bookmarkStart w:id="685" w:name="_Toc48930871"/>
      <w:bookmarkStart w:id="686" w:name="_Toc49376120"/>
      <w:bookmarkStart w:id="687" w:name="_Toc56501634"/>
      <w:bookmarkStart w:id="688" w:name="_Toc104196499"/>
      <w:bookmarkStart w:id="689" w:name="_Toc128650469"/>
      <w:r>
        <w:t>6.</w:t>
      </w:r>
      <w:r>
        <w:rPr>
          <w:rFonts w:hint="eastAsia"/>
          <w:lang w:eastAsia="zh-CN"/>
        </w:rPr>
        <w:t>6</w:t>
      </w:r>
      <w:r>
        <w:t>.1</w:t>
      </w:r>
      <w:r>
        <w:tab/>
        <w:t>Introduction</w:t>
      </w:r>
      <w:bookmarkEnd w:id="682"/>
      <w:bookmarkEnd w:id="689"/>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50BC5190" w14:textId="70D89313" w:rsidR="00E15344" w:rsidRDefault="00E15344" w:rsidP="00E15344">
      <w:pPr>
        <w:pStyle w:val="31"/>
      </w:pPr>
      <w:bookmarkStart w:id="690" w:name="_Toc128427432"/>
      <w:bookmarkStart w:id="691" w:name="_Toc128650470"/>
      <w:r>
        <w:t>6.</w:t>
      </w:r>
      <w:r>
        <w:rPr>
          <w:rFonts w:hint="eastAsia"/>
          <w:lang w:eastAsia="zh-CN"/>
        </w:rPr>
        <w:t>6</w:t>
      </w:r>
      <w:r>
        <w:t>.2</w:t>
      </w:r>
      <w:r>
        <w:tab/>
        <w:t>Solution details</w:t>
      </w:r>
      <w:bookmarkEnd w:id="690"/>
      <w:bookmarkEnd w:id="691"/>
    </w:p>
    <w:p w14:paraId="736D76A4" w14:textId="47BF2383" w:rsidR="00E15344" w:rsidRDefault="00E15344" w:rsidP="00E15344">
      <w:pPr>
        <w:pStyle w:val="41"/>
        <w:rPr>
          <w:lang w:val="en-US" w:eastAsia="zh-CN"/>
        </w:rPr>
      </w:pPr>
      <w:bookmarkStart w:id="692" w:name="_Toc128427433"/>
      <w:bookmarkStart w:id="693" w:name="_Toc128650471"/>
      <w:r>
        <w:t>6.</w:t>
      </w:r>
      <w:r>
        <w:rPr>
          <w:rFonts w:hint="eastAsia"/>
          <w:lang w:val="en-US" w:eastAsia="zh-CN"/>
        </w:rPr>
        <w:t>6</w:t>
      </w:r>
      <w:r>
        <w:t>.2.1</w:t>
      </w:r>
      <w:r>
        <w:tab/>
      </w:r>
      <w:r w:rsidRPr="00E15344">
        <w:t>End-to-end security establishment for Layer-2 UE-to-UE relay</w:t>
      </w:r>
      <w:bookmarkEnd w:id="692"/>
      <w:bookmarkEnd w:id="693"/>
    </w:p>
    <w:p w14:paraId="3CBC4224" w14:textId="7D731E13" w:rsidR="003F1B7A" w:rsidRDefault="003F1B7A" w:rsidP="003F1B7A">
      <w:pPr>
        <w:jc w:val="center"/>
      </w:pPr>
      <w:bookmarkStart w:id="694" w:name="_Hlk110957175"/>
    </w:p>
    <w:p w14:paraId="1D423BB1" w14:textId="77777777" w:rsidR="003F1B7A" w:rsidRDefault="003F1B7A" w:rsidP="003F1B7A">
      <w:pPr>
        <w:jc w:val="center"/>
      </w:pPr>
      <w:r>
        <w:object w:dxaOrig="8330" w:dyaOrig="12940" w14:anchorId="5A81B2FC">
          <v:shape id="_x0000_i1034" type="#_x0000_t75" style="width:417pt;height:646.85pt" o:ole="">
            <v:imagedata r:id="rId30" o:title=""/>
          </v:shape>
          <o:OLEObject Type="Embed" ProgID="Visio.Drawing.15" ShapeID="_x0000_i1034" DrawAspect="Content" ObjectID="_1739263145" r:id="rId31"/>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ac"/>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695" w:name="_Hlk117845238"/>
      <w:r>
        <w:rPr>
          <w:rFonts w:eastAsia="DengXian"/>
          <w:lang w:val="en-IN"/>
        </w:rPr>
        <w:t>the security policy can be provisioned by PCF as defined in TS 33.536[9].</w:t>
      </w:r>
    </w:p>
    <w:bookmarkEnd w:id="695"/>
    <w:p w14:paraId="0CA887B2" w14:textId="77777777" w:rsidR="003F1B7A" w:rsidRPr="0044195A" w:rsidRDefault="003F1B7A" w:rsidP="003F1B7A">
      <w:pPr>
        <w:pStyle w:val="ac"/>
        <w:ind w:firstLineChars="0" w:firstLine="0"/>
        <w:rPr>
          <w:rFonts w:eastAsia="DengXian"/>
          <w:lang w:val="en-US"/>
        </w:rPr>
      </w:pPr>
      <w:r w:rsidRPr="00CD5F2C">
        <w:rPr>
          <w:rFonts w:eastAsia="DengXian"/>
          <w:lang w:val="en-IN"/>
        </w:rPr>
        <w:lastRenderedPageBreak/>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ac"/>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ac"/>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ac"/>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ac"/>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ac"/>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ac"/>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ac"/>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ac"/>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ac"/>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ac"/>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ac"/>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ac"/>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ac"/>
        <w:ind w:firstLineChars="0" w:firstLine="0"/>
        <w:rPr>
          <w:rFonts w:eastAsia="DengXian"/>
          <w:lang w:val="en-IN"/>
        </w:rPr>
      </w:pPr>
      <w:r>
        <w:rPr>
          <w:rFonts w:eastAsia="DengXian"/>
          <w:lang w:val="en-IN"/>
        </w:rPr>
        <w:t>10</w:t>
      </w:r>
      <w:r w:rsidRPr="00CD5F2C">
        <w:rPr>
          <w:rFonts w:eastAsia="DengXian"/>
          <w:lang w:val="en-IN"/>
        </w:rPr>
        <w:t xml:space="preserve">. </w:t>
      </w:r>
      <w:bookmarkStart w:id="696"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697"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696"/>
    <w:bookmarkEnd w:id="697"/>
    <w:p w14:paraId="33D1E04F" w14:textId="23DEB725" w:rsidR="003F1B7A" w:rsidRPr="0044195A" w:rsidRDefault="003F1B7A" w:rsidP="003F1B7A">
      <w:pPr>
        <w:pStyle w:val="ac"/>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698" w:name="_Hlk110947979"/>
      <w:r w:rsidRPr="00CD5F2C">
        <w:rPr>
          <w:rFonts w:eastAsia="DengXian"/>
        </w:rPr>
        <w:t xml:space="preserve">target UE choose Nonce_2 and </w:t>
      </w:r>
      <w:bookmarkStart w:id="699" w:name="_Hlk110959567"/>
      <w:r w:rsidRPr="00CD5F2C">
        <w:rPr>
          <w:rFonts w:eastAsia="DengXian"/>
          <w:lang w:val="en-IN"/>
        </w:rPr>
        <w:t xml:space="preserve">generates </w:t>
      </w:r>
      <w:bookmarkEnd w:id="699"/>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ac"/>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ac"/>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lastRenderedPageBreak/>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ac"/>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ac"/>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ac"/>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ac"/>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698"/>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ac"/>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700" w:name="OLE_LINK5"/>
    </w:p>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p w14:paraId="0360F3B2" w14:textId="2766A10B" w:rsidR="00E15344" w:rsidRDefault="00E15344" w:rsidP="00E15344">
      <w:pPr>
        <w:pStyle w:val="41"/>
        <w:rPr>
          <w:lang w:val="en-US" w:eastAsia="zh-CN"/>
        </w:rPr>
      </w:pPr>
      <w:bookmarkStart w:id="701" w:name="_Toc128427434"/>
      <w:bookmarkStart w:id="702" w:name="_Toc128650472"/>
      <w:bookmarkEnd w:id="694"/>
      <w:bookmarkEnd w:id="700"/>
      <w:r>
        <w:t>6.</w:t>
      </w:r>
      <w:r>
        <w:rPr>
          <w:rFonts w:hint="eastAsia"/>
          <w:lang w:val="en-US" w:eastAsia="zh-CN"/>
        </w:rPr>
        <w:t>6</w:t>
      </w:r>
      <w:r>
        <w:t>.2.</w:t>
      </w:r>
      <w:r>
        <w:rPr>
          <w:rFonts w:hint="eastAsia"/>
          <w:lang w:eastAsia="zh-CN"/>
        </w:rPr>
        <w:t>2</w:t>
      </w:r>
      <w:r>
        <w:tab/>
      </w:r>
      <w:r w:rsidRPr="00E15344">
        <w:t>Key Hierarchy for UE-to-UE relay</w:t>
      </w:r>
      <w:bookmarkEnd w:id="701"/>
      <w:bookmarkEnd w:id="702"/>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5" type="#_x0000_t75" style="width:305.85pt;height:214.25pt" o:ole="">
            <v:imagedata r:id="rId32" o:title=""/>
          </v:shape>
          <o:OLEObject Type="Embed" ProgID="Visio.Drawing.15" ShapeID="_x0000_i1035" DrawAspect="Content" ObjectID="_1739263146" r:id="rId33"/>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703" w:name="_Hlk110934888"/>
      <w:r>
        <w:rPr>
          <w:lang w:eastAsia="zh-CN"/>
        </w:rPr>
        <w:t>6.</w:t>
      </w:r>
      <w:r w:rsidR="00CD5F2C">
        <w:rPr>
          <w:rFonts w:hint="eastAsia"/>
          <w:lang w:eastAsia="zh-CN"/>
        </w:rPr>
        <w:t>6</w:t>
      </w:r>
      <w:r>
        <w:rPr>
          <w:rFonts w:hint="eastAsia"/>
          <w:lang w:eastAsia="zh-CN"/>
        </w:rPr>
        <w:t>.</w:t>
      </w:r>
      <w:r>
        <w:rPr>
          <w:lang w:eastAsia="zh-CN"/>
        </w:rPr>
        <w:t>2.2-1</w:t>
      </w:r>
      <w:bookmarkEnd w:id="703"/>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704" w:name="_Hlk110947477"/>
      <w:r w:rsidRPr="008E67A7">
        <w:t>public/private key</w:t>
      </w:r>
      <w:bookmarkEnd w:id="704"/>
      <w:r w:rsidRPr="008E67A7">
        <w:t xml:space="preserve"> pair</w:t>
      </w:r>
      <w:r>
        <w:t xml:space="preserve">. </w:t>
      </w:r>
      <w:bookmarkStart w:id="705"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705"/>
    <w:p w14:paraId="1E6A5C85" w14:textId="77777777" w:rsidR="005301AD" w:rsidRDefault="005301AD" w:rsidP="005301AD">
      <w:pPr>
        <w:pStyle w:val="ac"/>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706" w:name="_Hlk110956694"/>
      <w:r w:rsidRPr="00014E7F">
        <w:rPr>
          <w:rFonts w:eastAsia="宋体"/>
        </w:rPr>
        <w:t>K</w:t>
      </w:r>
      <w:r w:rsidRPr="00014E7F">
        <w:rPr>
          <w:rFonts w:eastAsia="宋体"/>
          <w:vertAlign w:val="subscript"/>
        </w:rPr>
        <w:t>D</w:t>
      </w:r>
      <w:r w:rsidRPr="00014E7F">
        <w:rPr>
          <w:rFonts w:eastAsia="宋体"/>
        </w:rPr>
        <w:t>-sess</w:t>
      </w:r>
      <w:bookmarkEnd w:id="706"/>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lastRenderedPageBreak/>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2A9C40F9" w14:textId="7A085D20" w:rsidR="00E15344" w:rsidRDefault="00E15344" w:rsidP="00E15344">
      <w:pPr>
        <w:pStyle w:val="41"/>
        <w:rPr>
          <w:lang w:val="en-US" w:eastAsia="zh-CN"/>
        </w:rPr>
      </w:pPr>
      <w:bookmarkStart w:id="707" w:name="_Toc128427435"/>
      <w:bookmarkStart w:id="708" w:name="_Toc19634749"/>
      <w:bookmarkStart w:id="709" w:name="_Toc26875809"/>
      <w:bookmarkStart w:id="710" w:name="_Toc35528560"/>
      <w:bookmarkStart w:id="711" w:name="_Toc35533321"/>
      <w:bookmarkStart w:id="712" w:name="_Toc45028664"/>
      <w:bookmarkStart w:id="713" w:name="_Toc45274329"/>
      <w:bookmarkStart w:id="714" w:name="_Toc45274916"/>
      <w:bookmarkStart w:id="715" w:name="_Toc51168173"/>
      <w:bookmarkStart w:id="716" w:name="_Toc98838920"/>
      <w:bookmarkStart w:id="717" w:name="_Toc128650473"/>
      <w:r>
        <w:t>6.</w:t>
      </w:r>
      <w:r>
        <w:rPr>
          <w:rFonts w:hint="eastAsia"/>
          <w:lang w:val="en-US" w:eastAsia="zh-CN"/>
        </w:rPr>
        <w:t>6</w:t>
      </w:r>
      <w:r>
        <w:t>.2.</w:t>
      </w:r>
      <w:r>
        <w:rPr>
          <w:rFonts w:hint="eastAsia"/>
          <w:lang w:eastAsia="zh-CN"/>
        </w:rPr>
        <w:t>3</w:t>
      </w:r>
      <w:r>
        <w:tab/>
      </w:r>
      <w:r w:rsidRPr="00E15344">
        <w:t>Key derivation functions</w:t>
      </w:r>
      <w:bookmarkEnd w:id="707"/>
      <w:bookmarkEnd w:id="717"/>
    </w:p>
    <w:p w14:paraId="7928E578" w14:textId="0D54EA7B" w:rsidR="00E15344" w:rsidRDefault="00E15344" w:rsidP="00E15344">
      <w:pPr>
        <w:pStyle w:val="51"/>
        <w:rPr>
          <w:lang w:val="en-US" w:eastAsia="zh-CN"/>
        </w:rPr>
      </w:pPr>
      <w:bookmarkStart w:id="718" w:name="_Toc128427436"/>
      <w:bookmarkStart w:id="719" w:name="_Toc128650474"/>
      <w:bookmarkEnd w:id="708"/>
      <w:bookmarkEnd w:id="709"/>
      <w:bookmarkEnd w:id="710"/>
      <w:bookmarkEnd w:id="711"/>
      <w:bookmarkEnd w:id="712"/>
      <w:bookmarkEnd w:id="713"/>
      <w:bookmarkEnd w:id="714"/>
      <w:bookmarkEnd w:id="715"/>
      <w:bookmarkEnd w:id="716"/>
      <w:r>
        <w:t>6.</w:t>
      </w:r>
      <w:r>
        <w:rPr>
          <w:rFonts w:hint="eastAsia"/>
          <w:lang w:val="en-US" w:eastAsia="zh-CN"/>
        </w:rPr>
        <w:t>6</w:t>
      </w:r>
      <w:r>
        <w:t>.2.</w:t>
      </w:r>
      <w:r>
        <w:rPr>
          <w:rFonts w:hint="eastAsia"/>
          <w:lang w:eastAsia="zh-CN"/>
        </w:rPr>
        <w:t>3.1</w:t>
      </w:r>
      <w:r>
        <w:tab/>
      </w:r>
      <w:r w:rsidRPr="00E15344">
        <w:t>KD-sess derivation function</w:t>
      </w:r>
      <w:bookmarkEnd w:id="718"/>
      <w:bookmarkEnd w:id="719"/>
    </w:p>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4FB7377E" w14:textId="1657E1E1" w:rsidR="00E15344" w:rsidRDefault="00E15344" w:rsidP="00E15344">
      <w:pPr>
        <w:pStyle w:val="51"/>
        <w:rPr>
          <w:lang w:val="en-US" w:eastAsia="zh-CN"/>
        </w:rPr>
      </w:pPr>
      <w:bookmarkStart w:id="720" w:name="_Toc128427437"/>
      <w:bookmarkStart w:id="721" w:name="_Toc128650475"/>
      <w:r>
        <w:t>6.</w:t>
      </w:r>
      <w:r>
        <w:rPr>
          <w:rFonts w:hint="eastAsia"/>
          <w:lang w:val="en-US" w:eastAsia="zh-CN"/>
        </w:rPr>
        <w:t>6</w:t>
      </w:r>
      <w:r>
        <w:t>.2.</w:t>
      </w:r>
      <w:r>
        <w:rPr>
          <w:rFonts w:hint="eastAsia"/>
          <w:lang w:eastAsia="zh-CN"/>
        </w:rPr>
        <w:t>3.2</w:t>
      </w:r>
      <w:r>
        <w:tab/>
      </w:r>
      <w:r w:rsidRPr="005301AD">
        <w:rPr>
          <w:lang w:eastAsia="x-none"/>
        </w:rPr>
        <w:t>Integrity and encryption keys derivation function</w:t>
      </w:r>
      <w:bookmarkEnd w:id="720"/>
      <w:bookmarkEnd w:id="721"/>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4BA4A622" w14:textId="46AFBC69" w:rsidR="00BA3EE1" w:rsidRDefault="00BA3EE1" w:rsidP="00BA3EE1">
      <w:bookmarkStart w:id="722" w:name="_Toc116991468"/>
      <w:bookmarkStart w:id="723" w:name="_Toc116991903"/>
      <w:bookmarkStart w:id="724" w:name="_Toc120125685"/>
      <w:bookmarkStart w:id="725" w:name="_Toc120126118"/>
      <w:bookmarkStart w:id="726" w:name="_Toc120128138"/>
      <w:bookmarkStart w:id="727" w:name="_Toc120132382"/>
      <w:r>
        <w:t xml:space="preserve">The solution fulfils the security requirement of Key Issue #2: Security of UE-to-UE Relay. </w:t>
      </w:r>
    </w:p>
    <w:p w14:paraId="068649C9" w14:textId="77777777" w:rsidR="00BA3EE1" w:rsidRDefault="00BA3EE1" w:rsidP="00BA3EE1">
      <w:pPr>
        <w:rPr>
          <w:lang w:eastAsia="zh-CN"/>
        </w:rPr>
      </w:pPr>
      <w:r>
        <w:rPr>
          <w:rFonts w:hint="eastAsia"/>
          <w:lang w:eastAsia="zh-CN"/>
        </w:rPr>
        <w:t>T</w:t>
      </w:r>
      <w:r>
        <w:rPr>
          <w:lang w:eastAsia="zh-CN"/>
        </w:rPr>
        <w:t xml:space="preserve">he solution supports security per hop links </w:t>
      </w:r>
      <w:r>
        <w:t>(i.e. PC5 link between Source UE and UE-to-UE Relay, as well as between UE-to-UE Relay and Target UE)</w:t>
      </w:r>
      <w:r>
        <w:rPr>
          <w:lang w:eastAsia="zh-CN"/>
        </w:rPr>
        <w:t xml:space="preserve"> and security E2E PC5 link between </w:t>
      </w:r>
      <w:r>
        <w:t>source UE and target UE</w:t>
      </w:r>
      <w:r>
        <w:rPr>
          <w:lang w:eastAsia="zh-CN"/>
        </w:rPr>
        <w:t xml:space="preserve"> setup. </w:t>
      </w:r>
    </w:p>
    <w:p w14:paraId="68C958EB" w14:textId="77777777" w:rsidR="00BA3EE1" w:rsidRDefault="00BA3EE1" w:rsidP="00BA3EE1">
      <w:r>
        <w:rPr>
          <w:lang w:eastAsia="zh-CN"/>
        </w:rPr>
        <w:t>The solution supports security method (i.e. Out-of-Coverage). With the</w:t>
      </w:r>
      <w:r w:rsidRPr="007A4E0C">
        <w:t xml:space="preserve"> </w:t>
      </w:r>
      <w:r w:rsidRPr="00E14702">
        <w:t>provisioned/pre-configured</w:t>
      </w:r>
      <w:r>
        <w:rPr>
          <w:lang w:eastAsia="zh-CN"/>
        </w:rPr>
        <w:t xml:space="preserve"> security materials, the security keys can be </w:t>
      </w:r>
      <w:r w:rsidRPr="00E14702">
        <w:t>generated</w:t>
      </w:r>
      <w:r>
        <w:rPr>
          <w:lang w:eastAsia="zh-CN"/>
        </w:rPr>
        <w:t xml:space="preserve"> </w:t>
      </w:r>
      <w:r w:rsidRPr="00E14702">
        <w:t xml:space="preserve">without the assistance </w:t>
      </w:r>
      <w:r>
        <w:t xml:space="preserve">of </w:t>
      </w:r>
      <w:r w:rsidRPr="00E14702">
        <w:t>the network</w:t>
      </w:r>
      <w:r>
        <w:t>.</w:t>
      </w:r>
    </w:p>
    <w:p w14:paraId="0F65125B" w14:textId="77777777" w:rsidR="00BA3EE1" w:rsidRDefault="00BA3EE1" w:rsidP="00BA3EE1">
      <w:pPr>
        <w:rPr>
          <w:lang w:eastAsia="zh-CN"/>
        </w:rPr>
      </w:pPr>
      <w:bookmarkStart w:id="728" w:name="_Hlk124970898"/>
      <w:bookmarkStart w:id="729" w:name="OLE_LINK22"/>
      <w:r>
        <w:rPr>
          <w:rFonts w:hint="eastAsia"/>
          <w:lang w:eastAsia="zh-CN"/>
        </w:rPr>
        <w:t>T</w:t>
      </w:r>
      <w:r>
        <w:rPr>
          <w:lang w:eastAsia="zh-CN"/>
        </w:rPr>
        <w:t>his solution is suitable for the standalone discovery.</w:t>
      </w:r>
    </w:p>
    <w:p w14:paraId="337DDE83" w14:textId="77777777" w:rsidR="00BA3EE1" w:rsidRPr="00C525C5" w:rsidRDefault="00BA3EE1" w:rsidP="00BA3EE1">
      <w:pPr>
        <w:rPr>
          <w:lang w:eastAsia="zh-CN"/>
        </w:rPr>
      </w:pPr>
      <w:r w:rsidRPr="00DF5816">
        <w:rPr>
          <w:lang w:eastAsia="zh-CN"/>
        </w:rPr>
        <w:t xml:space="preserve">This solution proposes that the </w:t>
      </w:r>
      <w:r>
        <w:rPr>
          <w:rFonts w:hint="eastAsia"/>
          <w:lang w:eastAsia="zh-CN"/>
        </w:rPr>
        <w:t>security</w:t>
      </w:r>
      <w:r>
        <w:rPr>
          <w:lang w:eastAsia="zh-CN"/>
        </w:rPr>
        <w:t xml:space="preserve"> </w:t>
      </w:r>
      <w:r w:rsidRPr="00DF5816">
        <w:rPr>
          <w:lang w:eastAsia="zh-CN"/>
        </w:rPr>
        <w:t xml:space="preserve">credential and </w:t>
      </w:r>
      <w:r>
        <w:rPr>
          <w:rFonts w:hint="eastAsia"/>
          <w:lang w:eastAsia="zh-CN"/>
        </w:rPr>
        <w:t>security</w:t>
      </w:r>
      <w:r>
        <w:rPr>
          <w:lang w:eastAsia="zh-CN"/>
        </w:rPr>
        <w:t xml:space="preserve"> </w:t>
      </w:r>
      <w:r w:rsidRPr="00DF5816">
        <w:rPr>
          <w:lang w:eastAsia="zh-CN"/>
        </w:rPr>
        <w:t xml:space="preserve">credential ID could be pre-configured </w:t>
      </w:r>
      <w:r>
        <w:rPr>
          <w:lang w:eastAsia="zh-CN"/>
        </w:rPr>
        <w:t xml:space="preserve">in the </w:t>
      </w:r>
      <w:r>
        <w:rPr>
          <w:rFonts w:hint="eastAsia"/>
          <w:lang w:eastAsia="zh-CN"/>
        </w:rPr>
        <w:t>ProSe</w:t>
      </w:r>
      <w:r>
        <w:rPr>
          <w:lang w:eastAsia="zh-CN"/>
        </w:rPr>
        <w:t xml:space="preserve"> enabled UE </w:t>
      </w:r>
      <w:r w:rsidRPr="00DF5816">
        <w:rPr>
          <w:lang w:eastAsia="zh-CN"/>
        </w:rPr>
        <w:t>(</w:t>
      </w:r>
      <w:r>
        <w:rPr>
          <w:lang w:eastAsia="zh-CN"/>
        </w:rPr>
        <w:t>i.e.</w:t>
      </w:r>
      <w:r w:rsidRPr="00DF5816">
        <w:rPr>
          <w:lang w:eastAsia="zh-CN"/>
        </w:rPr>
        <w:t xml:space="preserve"> Source UE, Target UE and UE-to-UE Relay)</w:t>
      </w:r>
      <w:r>
        <w:rPr>
          <w:lang w:eastAsia="zh-CN"/>
        </w:rPr>
        <w:t>, and provisioning of</w:t>
      </w:r>
      <w:r w:rsidRPr="00DF5816">
        <w:rPr>
          <w:lang w:eastAsia="zh-CN"/>
        </w:rPr>
        <w:t xml:space="preserve"> the </w:t>
      </w:r>
      <w:r>
        <w:rPr>
          <w:lang w:eastAsia="zh-CN"/>
        </w:rPr>
        <w:t xml:space="preserve">security </w:t>
      </w:r>
      <w:r w:rsidRPr="00DF5816">
        <w:rPr>
          <w:lang w:eastAsia="zh-CN"/>
        </w:rPr>
        <w:t xml:space="preserve">credential and the </w:t>
      </w:r>
      <w:r>
        <w:rPr>
          <w:lang w:eastAsia="zh-CN"/>
        </w:rPr>
        <w:t xml:space="preserve">security </w:t>
      </w:r>
      <w:r w:rsidRPr="00DF5816">
        <w:rPr>
          <w:lang w:eastAsia="zh-CN"/>
        </w:rPr>
        <w:t xml:space="preserve">ID </w:t>
      </w:r>
      <w:r>
        <w:rPr>
          <w:lang w:eastAsia="zh-CN"/>
        </w:rPr>
        <w:t>in</w:t>
      </w:r>
      <w:r w:rsidRPr="00DF5816">
        <w:rPr>
          <w:lang w:eastAsia="zh-CN"/>
        </w:rPr>
        <w:t xml:space="preserve"> the </w:t>
      </w:r>
      <w:r>
        <w:rPr>
          <w:rFonts w:hint="eastAsia"/>
          <w:lang w:eastAsia="zh-CN"/>
        </w:rPr>
        <w:t>ProSe</w:t>
      </w:r>
      <w:r>
        <w:rPr>
          <w:lang w:eastAsia="zh-CN"/>
        </w:rPr>
        <w:t xml:space="preserve"> enabled UE</w:t>
      </w:r>
      <w:r w:rsidRPr="00DF5816">
        <w:rPr>
          <w:lang w:eastAsia="zh-CN"/>
        </w:rPr>
        <w:t xml:space="preserve"> is out of the 3GPP scope.</w:t>
      </w:r>
    </w:p>
    <w:p w14:paraId="791561A1" w14:textId="77777777" w:rsidR="00144F1A" w:rsidRDefault="00144F1A" w:rsidP="00144F1A">
      <w:pPr>
        <w:pStyle w:val="21"/>
      </w:pPr>
      <w:bookmarkStart w:id="730" w:name="_Toc128427438"/>
      <w:bookmarkStart w:id="731" w:name="_Toc128650476"/>
      <w:bookmarkEnd w:id="728"/>
      <w:bookmarkEnd w:id="729"/>
      <w:r>
        <w:t>6.</w:t>
      </w:r>
      <w:r>
        <w:rPr>
          <w:rFonts w:hint="eastAsia"/>
          <w:lang w:eastAsia="zh-CN"/>
        </w:rPr>
        <w:t>7</w:t>
      </w:r>
      <w:r>
        <w:tab/>
      </w:r>
      <w:r w:rsidRPr="00144F1A">
        <w:t>Solution #7: Non-network-assited Security Establishment Procedure for 5G ProSe Layer-3 UE-to-UE Relay</w:t>
      </w:r>
      <w:bookmarkEnd w:id="683"/>
      <w:bookmarkEnd w:id="722"/>
      <w:bookmarkEnd w:id="723"/>
      <w:bookmarkEnd w:id="724"/>
      <w:bookmarkEnd w:id="725"/>
      <w:bookmarkEnd w:id="726"/>
      <w:bookmarkEnd w:id="727"/>
      <w:bookmarkEnd w:id="730"/>
      <w:bookmarkEnd w:id="731"/>
    </w:p>
    <w:p w14:paraId="444F5BD1" w14:textId="77777777" w:rsidR="00144F1A" w:rsidRDefault="00144F1A" w:rsidP="00144F1A">
      <w:pPr>
        <w:pStyle w:val="31"/>
      </w:pPr>
      <w:bookmarkStart w:id="732" w:name="_Toc112749635"/>
      <w:bookmarkStart w:id="733" w:name="_Toc116991469"/>
      <w:bookmarkStart w:id="734" w:name="_Toc116991904"/>
      <w:bookmarkStart w:id="735" w:name="_Toc120125686"/>
      <w:bookmarkStart w:id="736" w:name="_Toc120126119"/>
      <w:bookmarkStart w:id="737" w:name="_Toc120128139"/>
      <w:bookmarkStart w:id="738" w:name="_Toc120132383"/>
      <w:bookmarkStart w:id="739" w:name="_Toc128427439"/>
      <w:bookmarkStart w:id="740" w:name="_Toc128650477"/>
      <w:r>
        <w:t>6.</w:t>
      </w:r>
      <w:r>
        <w:rPr>
          <w:rFonts w:hint="eastAsia"/>
          <w:lang w:eastAsia="zh-CN"/>
        </w:rPr>
        <w:t>7</w:t>
      </w:r>
      <w:r>
        <w:t>.1</w:t>
      </w:r>
      <w:r>
        <w:tab/>
        <w:t>Introduction</w:t>
      </w:r>
      <w:bookmarkEnd w:id="732"/>
      <w:bookmarkEnd w:id="733"/>
      <w:bookmarkEnd w:id="734"/>
      <w:bookmarkEnd w:id="735"/>
      <w:bookmarkEnd w:id="736"/>
      <w:bookmarkEnd w:id="737"/>
      <w:bookmarkEnd w:id="738"/>
      <w:bookmarkEnd w:id="739"/>
      <w:bookmarkEnd w:id="740"/>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741" w:name="_Toc112749636"/>
      <w:bookmarkStart w:id="742" w:name="_Toc116991470"/>
      <w:bookmarkStart w:id="743" w:name="_Toc116991905"/>
      <w:bookmarkStart w:id="744" w:name="_Toc120125687"/>
      <w:bookmarkStart w:id="745" w:name="_Toc120126120"/>
      <w:bookmarkStart w:id="746" w:name="_Toc120128140"/>
      <w:bookmarkStart w:id="747" w:name="_Toc120132384"/>
      <w:bookmarkStart w:id="748" w:name="_Toc128427440"/>
      <w:bookmarkStart w:id="749" w:name="_Toc128650478"/>
      <w:r>
        <w:lastRenderedPageBreak/>
        <w:t>6.</w:t>
      </w:r>
      <w:r>
        <w:rPr>
          <w:rFonts w:hint="eastAsia"/>
          <w:lang w:eastAsia="zh-CN"/>
        </w:rPr>
        <w:t>7</w:t>
      </w:r>
      <w:r>
        <w:t>.2</w:t>
      </w:r>
      <w:r>
        <w:tab/>
        <w:t>Solution details</w:t>
      </w:r>
      <w:bookmarkEnd w:id="684"/>
      <w:bookmarkEnd w:id="685"/>
      <w:bookmarkEnd w:id="686"/>
      <w:bookmarkEnd w:id="687"/>
      <w:bookmarkEnd w:id="688"/>
      <w:bookmarkEnd w:id="741"/>
      <w:bookmarkEnd w:id="742"/>
      <w:bookmarkEnd w:id="743"/>
      <w:bookmarkEnd w:id="744"/>
      <w:bookmarkEnd w:id="745"/>
      <w:bookmarkEnd w:id="746"/>
      <w:bookmarkEnd w:id="747"/>
      <w:bookmarkEnd w:id="748"/>
      <w:bookmarkEnd w:id="749"/>
    </w:p>
    <w:bookmarkStart w:id="750" w:name="_Toc513475455"/>
    <w:bookmarkStart w:id="751" w:name="_Toc48930873"/>
    <w:bookmarkStart w:id="752" w:name="_Toc49376122"/>
    <w:bookmarkStart w:id="753" w:name="_Toc56501636"/>
    <w:bookmarkStart w:id="754"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4" o:title=""/>
          </v:shape>
          <o:OLEObject Type="Embed" ProgID="Visio.Drawing.15" ShapeID="_x0000_i1036" DrawAspect="Content" ObjectID="_1739263147" r:id="rId35"/>
        </w:object>
      </w:r>
      <w:bookmarkStart w:id="755" w:name="_Toc112749637"/>
      <w:bookmarkEnd w:id="750"/>
      <w:bookmarkEnd w:id="751"/>
      <w:bookmarkEnd w:id="752"/>
      <w:bookmarkEnd w:id="753"/>
      <w:bookmarkEnd w:id="754"/>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756" w:name="_Toc116991906"/>
      <w:bookmarkStart w:id="757" w:name="_Toc120125688"/>
      <w:bookmarkStart w:id="758" w:name="_Toc120126121"/>
      <w:bookmarkStart w:id="759" w:name="_Toc120128141"/>
      <w:bookmarkStart w:id="760" w:name="_Toc120132385"/>
      <w:bookmarkStart w:id="761" w:name="_Toc128427441"/>
      <w:bookmarkStart w:id="762" w:name="_Toc128650479"/>
      <w:bookmarkEnd w:id="755"/>
      <w:r>
        <w:t>6.</w:t>
      </w:r>
      <w:r w:rsidR="00894BC5">
        <w:rPr>
          <w:rFonts w:hint="eastAsia"/>
          <w:lang w:eastAsia="zh-CN"/>
        </w:rPr>
        <w:t>7</w:t>
      </w:r>
      <w:r>
        <w:t>.3</w:t>
      </w:r>
      <w:r>
        <w:tab/>
        <w:t>Evaluation</w:t>
      </w:r>
      <w:bookmarkEnd w:id="756"/>
      <w:bookmarkEnd w:id="757"/>
      <w:bookmarkEnd w:id="758"/>
      <w:bookmarkEnd w:id="759"/>
      <w:bookmarkEnd w:id="760"/>
      <w:bookmarkEnd w:id="761"/>
      <w:bookmarkEnd w:id="762"/>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21"/>
      </w:pPr>
      <w:bookmarkStart w:id="763" w:name="_Toc112749638"/>
      <w:bookmarkStart w:id="764" w:name="_Toc116991471"/>
      <w:bookmarkStart w:id="765" w:name="_Toc116991907"/>
      <w:bookmarkStart w:id="766" w:name="_Toc120125689"/>
      <w:bookmarkStart w:id="767" w:name="_Toc120126122"/>
      <w:bookmarkStart w:id="768" w:name="_Toc120128142"/>
      <w:bookmarkStart w:id="769" w:name="_Toc120132386"/>
      <w:bookmarkStart w:id="770" w:name="_Toc128427442"/>
      <w:bookmarkStart w:id="771" w:name="_Toc128650480"/>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763"/>
      <w:bookmarkEnd w:id="764"/>
      <w:bookmarkEnd w:id="765"/>
      <w:bookmarkEnd w:id="766"/>
      <w:bookmarkEnd w:id="767"/>
      <w:bookmarkEnd w:id="768"/>
      <w:bookmarkEnd w:id="769"/>
      <w:bookmarkEnd w:id="770"/>
      <w:bookmarkEnd w:id="771"/>
    </w:p>
    <w:p w14:paraId="324DECE1" w14:textId="77777777" w:rsidR="001779E6" w:rsidRDefault="001779E6" w:rsidP="001779E6">
      <w:pPr>
        <w:pStyle w:val="31"/>
      </w:pPr>
      <w:bookmarkStart w:id="772" w:name="_Toc112749639"/>
      <w:bookmarkStart w:id="773" w:name="_Toc112949010"/>
      <w:bookmarkStart w:id="774" w:name="_Toc128427443"/>
      <w:bookmarkStart w:id="775" w:name="_Toc112749644"/>
      <w:bookmarkStart w:id="776" w:name="_Toc116991477"/>
      <w:bookmarkStart w:id="777" w:name="_Toc116991913"/>
      <w:bookmarkStart w:id="778" w:name="_Toc120125695"/>
      <w:bookmarkStart w:id="779" w:name="_Toc120126128"/>
      <w:bookmarkStart w:id="780" w:name="_Toc120128148"/>
      <w:bookmarkStart w:id="781" w:name="_Toc120132392"/>
      <w:bookmarkStart w:id="782" w:name="_Toc128650481"/>
      <w:r>
        <w:t>6.</w:t>
      </w:r>
      <w:r>
        <w:rPr>
          <w:rFonts w:hint="eastAsia"/>
          <w:lang w:eastAsia="zh-CN"/>
        </w:rPr>
        <w:t>8</w:t>
      </w:r>
      <w:r>
        <w:t>.1</w:t>
      </w:r>
      <w:r>
        <w:tab/>
        <w:t>Introduction</w:t>
      </w:r>
      <w:bookmarkEnd w:id="772"/>
      <w:bookmarkEnd w:id="773"/>
      <w:bookmarkEnd w:id="774"/>
      <w:bookmarkEnd w:id="782"/>
    </w:p>
    <w:p w14:paraId="728546E8" w14:textId="77777777" w:rsidR="001779E6" w:rsidRDefault="001779E6" w:rsidP="001779E6">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7DFE23F2" w14:textId="77777777" w:rsidR="001779E6" w:rsidRDefault="001779E6" w:rsidP="001779E6">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19B5E9E3" w14:textId="77777777" w:rsidR="001779E6" w:rsidRPr="000E79BA" w:rsidRDefault="001779E6" w:rsidP="001779E6">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2DA5D63" w14:textId="77777777" w:rsidR="001779E6" w:rsidRDefault="001779E6" w:rsidP="001779E6">
      <w:pPr>
        <w:pStyle w:val="31"/>
      </w:pPr>
      <w:bookmarkStart w:id="783" w:name="_Toc112749640"/>
      <w:bookmarkStart w:id="784" w:name="_Toc112949011"/>
      <w:bookmarkStart w:id="785" w:name="_Toc128427444"/>
      <w:bookmarkStart w:id="786" w:name="_Toc128650482"/>
      <w:r>
        <w:lastRenderedPageBreak/>
        <w:t>6.</w:t>
      </w:r>
      <w:r>
        <w:rPr>
          <w:rFonts w:hint="eastAsia"/>
          <w:lang w:eastAsia="zh-CN"/>
        </w:rPr>
        <w:t>8</w:t>
      </w:r>
      <w:r>
        <w:t>.2</w:t>
      </w:r>
      <w:r>
        <w:tab/>
        <w:t>Solution details</w:t>
      </w:r>
      <w:bookmarkEnd w:id="783"/>
      <w:bookmarkEnd w:id="784"/>
      <w:bookmarkEnd w:id="785"/>
      <w:bookmarkEnd w:id="786"/>
    </w:p>
    <w:p w14:paraId="5C5AEE70" w14:textId="4B8DC5B4" w:rsidR="001779E6" w:rsidRPr="00F126A1" w:rsidRDefault="001779E6" w:rsidP="001779E6">
      <w:pPr>
        <w:pStyle w:val="TF"/>
        <w:rPr>
          <w:lang w:eastAsia="zh-CN"/>
        </w:rPr>
      </w:pPr>
      <w:r>
        <w:object w:dxaOrig="11940" w:dyaOrig="9660" w14:anchorId="27C7AD3E">
          <v:shape id="_x0000_i1037" type="#_x0000_t75" style="width:499.95pt;height:407.25pt" o:ole="">
            <v:imagedata r:id="rId36" o:title=""/>
          </v:shape>
          <o:OLEObject Type="Embed" ProgID="Visio.Drawing.15" ShapeID="_x0000_i1037" DrawAspect="Content" ObjectID="_1739263148" r:id="rId37"/>
        </w:object>
      </w:r>
      <w:r w:rsidRPr="008E67A7">
        <w:t>Figure</w:t>
      </w:r>
      <w:r>
        <w:rPr>
          <w:lang w:eastAsia="zh-CN"/>
        </w:rPr>
        <w:t xml:space="preserve"> 6.</w:t>
      </w:r>
      <w:r>
        <w:rPr>
          <w:rFonts w:hint="eastAsia"/>
          <w:lang w:eastAsia="zh-CN"/>
        </w:rPr>
        <w:t>8.2</w:t>
      </w:r>
      <w:r>
        <w:rPr>
          <w:lang w:eastAsia="zh-CN"/>
        </w:rPr>
        <w:t>-1</w:t>
      </w:r>
      <w:r w:rsidRPr="008E67A7">
        <w:t xml:space="preserve">: </w:t>
      </w:r>
      <w:r w:rsidRPr="008871CD">
        <w:t>Security procedur</w:t>
      </w:r>
      <w:r>
        <w:t>e for restricted 5G ProSe U2U</w:t>
      </w:r>
      <w:r w:rsidRPr="008871CD">
        <w:t xml:space="preserve"> Discovery Model A</w:t>
      </w:r>
    </w:p>
    <w:p w14:paraId="277A3587" w14:textId="2A922320" w:rsidR="001779E6" w:rsidRDefault="001779E6" w:rsidP="001779E6">
      <w:r>
        <w:t>The ProSe Application Server allocates a User Info ID for each ProSe UE and returns the User Info ID to the application client in the UE.</w:t>
      </w:r>
    </w:p>
    <w:p w14:paraId="166432AB" w14:textId="6378E925" w:rsidR="001779E6" w:rsidRDefault="001779E6" w:rsidP="001779E6">
      <w:r w:rsidRPr="00746CE9">
        <w:t xml:space="preserve">As defined in the </w:t>
      </w:r>
      <w:r>
        <w:t>TS 23.304 [8]</w:t>
      </w:r>
      <w:r w:rsidRPr="00746CE9">
        <w:rPr>
          <w:lang w:eastAsia="zh-CN"/>
        </w:rPr>
        <w:t>,</w:t>
      </w:r>
      <w:r>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065B6CB6" w14:textId="30951AEA" w:rsidR="001779E6" w:rsidRDefault="001779E6" w:rsidP="001779E6">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7C6639B6" w14:textId="38389B22" w:rsidR="001779E6" w:rsidRDefault="001779E6" w:rsidP="001779E6">
      <w:pPr>
        <w:ind w:left="284" w:hanging="284"/>
      </w:pPr>
      <w:r>
        <w:t>1.</w:t>
      </w:r>
      <w:r>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77777777" w:rsidR="001779E6" w:rsidRPr="00BA7220" w:rsidRDefault="001779E6" w:rsidP="001779E6">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1FBB22AB" w14:textId="77777777" w:rsidR="001779E6" w:rsidRDefault="001779E6" w:rsidP="001779E6">
      <w:pPr>
        <w:ind w:left="284" w:hanging="284"/>
      </w:pPr>
      <w:r>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92DC6D8" w14:textId="77777777" w:rsidR="001779E6" w:rsidRPr="00BA7220" w:rsidRDefault="001779E6" w:rsidP="001779E6">
      <w:pPr>
        <w:pStyle w:val="NO"/>
      </w:pPr>
      <w:r w:rsidRPr="005B29E9">
        <w:rPr>
          <w:caps/>
        </w:rPr>
        <w:lastRenderedPageBreak/>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1C324CAC" w14:textId="77777777" w:rsidR="001779E6" w:rsidRDefault="001779E6" w:rsidP="001779E6">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Default="001779E6" w:rsidP="001779E6">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C41BBEC" w14:textId="0A7AB688" w:rsidR="001779E6" w:rsidRDefault="001779E6" w:rsidP="001779E6">
      <w:pPr>
        <w:ind w:left="284" w:hanging="284"/>
      </w:pPr>
      <w:r>
        <w:t>4.</w:t>
      </w:r>
      <w:r>
        <w:tab/>
        <w:t xml:space="preserve">The Source UE/Target UE sends a Relay Discovery Key Request message containing its User Info ID, RSC and its PC5 UE security capability and </w:t>
      </w:r>
      <w:r>
        <w:rPr>
          <w:rFonts w:hint="eastAsia"/>
          <w:lang w:eastAsia="zh-CN"/>
        </w:rPr>
        <w:t>optional</w:t>
      </w:r>
      <w:r>
        <w:rPr>
          <w:lang w:eastAsia="zh-CN"/>
        </w:rPr>
        <w:t>ly</w:t>
      </w:r>
      <w:r>
        <w:t xml:space="preserve"> the Relay User Info ID(s)</w:t>
      </w:r>
      <w:r w:rsidDel="00F626B6">
        <w:t xml:space="preserve"> </w:t>
      </w:r>
      <w:r>
        <w:t>to its 5G DDNMF in order to be allowed to monitor for one or more UE-to-UE Relay.</w:t>
      </w:r>
    </w:p>
    <w:p w14:paraId="70D31AF5" w14:textId="7D54A916" w:rsidR="001779E6" w:rsidRPr="00BA7220" w:rsidRDefault="001779E6" w:rsidP="001779E6">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w:t>
      </w:r>
      <w:r>
        <w:rPr>
          <w:rFonts w:hint="eastAsia"/>
          <w:lang w:eastAsia="zh-CN"/>
        </w:rPr>
        <w:t>s</w:t>
      </w:r>
      <w:r>
        <w:rPr>
          <w:lang w:eastAsia="zh-CN"/>
        </w:rPr>
        <w:t>) of Source UE/Target UE to be monitiored are passed in an Application Lever Container.</w:t>
      </w:r>
    </w:p>
    <w:p w14:paraId="6DBE1B1E" w14:textId="77777777" w:rsidR="001779E6" w:rsidRDefault="001779E6" w:rsidP="001779E6">
      <w:pPr>
        <w:ind w:left="284" w:hanging="284"/>
      </w:pPr>
      <w:r>
        <w:t>5.</w:t>
      </w:r>
      <w:r>
        <w:tab/>
        <w:t xml:space="preserve">The 5G DDNMF of the Source UE/Target UE sends an authorization request to </w:t>
      </w:r>
      <w:r w:rsidRPr="00746CE9">
        <w:t>the PCF/UDM of the Source UE/Target UE or the ProSe App Server</w:t>
      </w:r>
      <w:r>
        <w:t>. If,</w:t>
      </w:r>
      <w:r w:rsidRPr="00182AF1">
        <w:rPr>
          <w:lang w:eastAsia="zh-CN"/>
        </w:rPr>
        <w:t xml:space="preserve"> </w:t>
      </w:r>
      <w:r w:rsidRPr="005B29E9">
        <w:rPr>
          <w:lang w:eastAsia="zh-CN"/>
        </w:rPr>
        <w:t>based on the</w:t>
      </w:r>
      <w:r>
        <w:rPr>
          <w:lang w:eastAsia="zh-CN"/>
        </w:rPr>
        <w:t xml:space="preserve"> permission settings,</w:t>
      </w:r>
      <w:r>
        <w:t xml:space="preserve"> the Source UE/Target UE is allowed to monitor the announcement message under this specific U2U relay service 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xml:space="preserve">, </w:t>
      </w:r>
      <w:r w:rsidRPr="00746CE9">
        <w:t>the PCF/UDM of the Source UE/Target UE or the ProSe App Server</w:t>
      </w:r>
      <w:r>
        <w:t xml:space="preserve"> returns an authorization response.</w:t>
      </w:r>
    </w:p>
    <w:p w14:paraId="31234051" w14:textId="33E7B637" w:rsidR="001779E6" w:rsidRDefault="001779E6" w:rsidP="001779E6">
      <w:pPr>
        <w:ind w:left="284" w:hanging="284"/>
      </w:pPr>
      <w:r>
        <w:t>6.</w:t>
      </w:r>
      <w:r>
        <w:tab/>
        <w:t>If the Relay Discovery Key Request is authorized, and the PLMN ID in the Relay User Info ID(s</w:t>
      </w:r>
      <w:r>
        <w:rPr>
          <w:rFonts w:hint="eastAsia"/>
          <w:lang w:eastAsia="zh-CN"/>
        </w:rPr>
        <w:t>)</w:t>
      </w:r>
      <w:r>
        <w:t xml:space="preserve"> indicates a different PLMN, the 5G DDNMF of the Source UE/Target UE contacts the indicated PLMN's 5G DDNMF (i.e. the 5G DDNMF of the UE-to-UE Relay) by sending a Monitor Request message including the PC5 UE security capability received in step 4.</w:t>
      </w:r>
    </w:p>
    <w:p w14:paraId="306724FD" w14:textId="77777777" w:rsidR="001779E6" w:rsidRDefault="001779E6" w:rsidP="001779E6">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0002D548" w14:textId="77777777" w:rsidR="001779E6" w:rsidRDefault="001779E6" w:rsidP="001779E6">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Default="001779E6" w:rsidP="001779E6">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Default="001779E6" w:rsidP="001779E6">
      <w:r>
        <w:t>Steps 10 and 11 occur over PC5:</w:t>
      </w:r>
    </w:p>
    <w:p w14:paraId="7533297D" w14:textId="5B46342B" w:rsidR="001779E6" w:rsidRDefault="001779E6" w:rsidP="001779E6">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User Info ID of U2U Relay and Discovered UE ID </w:t>
      </w:r>
      <w:r w:rsidRPr="00746CE9">
        <w:t xml:space="preserve">(i.e. </w:t>
      </w:r>
      <w:r>
        <w:t>User Info ID</w:t>
      </w:r>
      <w:r w:rsidRPr="00746CE9">
        <w:t xml:space="preserve"> of discovered UEs in proximity via the previous U2U Discovery or U2U Communication)</w:t>
      </w:r>
      <w:r>
        <w:t>, etc..</w:t>
      </w:r>
    </w:p>
    <w:p w14:paraId="46CBA376" w14:textId="77777777" w:rsidR="001779E6" w:rsidRDefault="001779E6" w:rsidP="001779E6">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77777777" w:rsidR="001779E6" w:rsidRPr="00BA7220" w:rsidRDefault="001779E6" w:rsidP="001779E6">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05E328DD" w14:textId="77777777" w:rsidR="001779E6" w:rsidRPr="00AA1B1F"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3F57B82B" w14:textId="77777777" w:rsidR="001779E6" w:rsidRPr="00CB3E51"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2341106E" w14:textId="77777777" w:rsidR="001779E6" w:rsidRDefault="001779E6" w:rsidP="001779E6">
      <w:pPr>
        <w:pStyle w:val="31"/>
        <w:ind w:left="0" w:firstLine="0"/>
      </w:pPr>
      <w:bookmarkStart w:id="787" w:name="_Toc112749643"/>
      <w:bookmarkStart w:id="788" w:name="_Toc112949014"/>
      <w:bookmarkStart w:id="789" w:name="_Toc128427445"/>
      <w:bookmarkStart w:id="790" w:name="_Toc128650483"/>
      <w:r>
        <w:lastRenderedPageBreak/>
        <w:t>6.</w:t>
      </w:r>
      <w:r>
        <w:rPr>
          <w:rFonts w:hint="eastAsia"/>
          <w:lang w:eastAsia="zh-CN"/>
        </w:rPr>
        <w:t>8</w:t>
      </w:r>
      <w:r>
        <w:t>.3</w:t>
      </w:r>
      <w:r>
        <w:tab/>
        <w:t>Evaluation</w:t>
      </w:r>
      <w:bookmarkEnd w:id="787"/>
      <w:bookmarkEnd w:id="788"/>
      <w:bookmarkEnd w:id="789"/>
      <w:bookmarkEnd w:id="790"/>
    </w:p>
    <w:p w14:paraId="12201864" w14:textId="77777777" w:rsidR="001779E6" w:rsidRDefault="001779E6" w:rsidP="001779E6">
      <w:pPr>
        <w:rPr>
          <w:lang w:eastAsia="zh-CN"/>
        </w:rPr>
      </w:pPr>
      <w:r>
        <w:rPr>
          <w:rFonts w:hint="eastAsia"/>
          <w:lang w:eastAsia="zh-CN"/>
        </w:rPr>
        <w:t>T</w:t>
      </w:r>
      <w:r>
        <w:rPr>
          <w:lang w:eastAsia="zh-CN"/>
        </w:rPr>
        <w:t>his solution is aligned with the SA2’s procedure defined in TS 23.304 [8].</w:t>
      </w:r>
    </w:p>
    <w:p w14:paraId="7454724A" w14:textId="77777777" w:rsidR="001779E6" w:rsidRDefault="001779E6" w:rsidP="001779E6">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66B18966" w14:textId="77777777" w:rsidR="001779E6" w:rsidRDefault="001779E6" w:rsidP="001779E6">
      <w:pPr>
        <w:rPr>
          <w:lang w:eastAsia="zh-CN"/>
        </w:rPr>
      </w:pPr>
      <w:r w:rsidRPr="00CE6DB9">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43F10C4F" w14:textId="77777777" w:rsidR="001779E6" w:rsidRDefault="001779E6" w:rsidP="001779E6">
      <w:pPr>
        <w:rPr>
          <w:lang w:eastAsia="zh-CN"/>
        </w:rPr>
      </w:pPr>
      <w:r>
        <w:rPr>
          <w:lang w:eastAsia="zh-CN"/>
        </w:rPr>
        <w:t xml:space="preserve">This solution uses one set of discovery security material to protect the Announcement message by reusing </w:t>
      </w:r>
      <w:r w:rsidRPr="00CE6DB9">
        <w:rPr>
          <w:lang w:eastAsia="zh-CN"/>
        </w:rPr>
        <w:t>the Discovery procedure defined in clause 6.1.3.2 of TS 33.503 [6]</w:t>
      </w:r>
      <w:r>
        <w:rPr>
          <w:lang w:eastAsia="zh-CN"/>
        </w:rPr>
        <w:t xml:space="preserve">. </w:t>
      </w:r>
    </w:p>
    <w:p w14:paraId="11720F04" w14:textId="72005564" w:rsidR="001779E6" w:rsidRPr="00917A12" w:rsidRDefault="001779E6" w:rsidP="001779E6">
      <w:pPr>
        <w:pStyle w:val="EditorsNote"/>
        <w:rPr>
          <w:lang w:eastAsia="zh-CN"/>
        </w:rPr>
      </w:pPr>
    </w:p>
    <w:p w14:paraId="00291E19" w14:textId="77777777" w:rsidR="00C8667C" w:rsidRDefault="00C8667C" w:rsidP="00C8667C">
      <w:pPr>
        <w:pStyle w:val="21"/>
      </w:pPr>
      <w:bookmarkStart w:id="791" w:name="_Toc128427446"/>
      <w:bookmarkStart w:id="792" w:name="_Toc128650484"/>
      <w:r>
        <w:t>6.</w:t>
      </w:r>
      <w:r>
        <w:rPr>
          <w:rFonts w:hint="eastAsia"/>
          <w:lang w:eastAsia="zh-CN"/>
        </w:rPr>
        <w:t>9</w:t>
      </w:r>
      <w:r>
        <w:tab/>
        <w:t>Solution #</w:t>
      </w:r>
      <w:r>
        <w:rPr>
          <w:rFonts w:hint="eastAsia"/>
          <w:lang w:eastAsia="zh-CN"/>
        </w:rPr>
        <w:t>9</w:t>
      </w:r>
      <w:r>
        <w:t>: Restricted 5G ProSe UE-to-UE Relay Discovery Model B</w:t>
      </w:r>
      <w:bookmarkEnd w:id="775"/>
      <w:bookmarkEnd w:id="776"/>
      <w:bookmarkEnd w:id="777"/>
      <w:bookmarkEnd w:id="778"/>
      <w:bookmarkEnd w:id="779"/>
      <w:bookmarkEnd w:id="780"/>
      <w:bookmarkEnd w:id="781"/>
      <w:bookmarkEnd w:id="791"/>
      <w:bookmarkEnd w:id="792"/>
    </w:p>
    <w:p w14:paraId="1990B4E3" w14:textId="77777777" w:rsidR="00682173" w:rsidRDefault="00682173" w:rsidP="00682173">
      <w:pPr>
        <w:pStyle w:val="31"/>
      </w:pPr>
      <w:bookmarkStart w:id="793" w:name="_Toc112749645"/>
      <w:bookmarkStart w:id="794" w:name="_Toc112949016"/>
      <w:bookmarkStart w:id="795" w:name="_Toc128427447"/>
      <w:bookmarkStart w:id="796" w:name="_Toc112749650"/>
      <w:bookmarkStart w:id="797" w:name="_Toc116991483"/>
      <w:bookmarkStart w:id="798" w:name="_Toc116991919"/>
      <w:bookmarkStart w:id="799" w:name="_Toc120125701"/>
      <w:bookmarkStart w:id="800" w:name="_Toc120126134"/>
      <w:bookmarkStart w:id="801" w:name="_Toc120128154"/>
      <w:bookmarkStart w:id="802" w:name="_Toc120132398"/>
      <w:bookmarkStart w:id="803" w:name="_Toc128650485"/>
      <w:r>
        <w:t>6.</w:t>
      </w:r>
      <w:r>
        <w:rPr>
          <w:rFonts w:hint="eastAsia"/>
          <w:lang w:eastAsia="zh-CN"/>
        </w:rPr>
        <w:t>9</w:t>
      </w:r>
      <w:r>
        <w:t>.1</w:t>
      </w:r>
      <w:r>
        <w:tab/>
        <w:t>Introduction</w:t>
      </w:r>
      <w:bookmarkEnd w:id="793"/>
      <w:bookmarkEnd w:id="794"/>
      <w:bookmarkEnd w:id="795"/>
      <w:bookmarkEnd w:id="803"/>
    </w:p>
    <w:p w14:paraId="5F78272E" w14:textId="77777777" w:rsidR="00682173" w:rsidRDefault="00682173" w:rsidP="00682173">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sidRPr="007B3DE2">
        <w:rPr>
          <w:lang w:eastAsia="zh-CN"/>
        </w:rPr>
        <w:t xml:space="preserve"> </w:t>
      </w:r>
      <w:r>
        <w:rPr>
          <w:lang w:eastAsia="zh-CN"/>
        </w:rPr>
        <w:t>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F83EAD3" w14:textId="77777777" w:rsidR="00682173" w:rsidRDefault="00682173" w:rsidP="00682173">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22D475B3" w14:textId="77777777" w:rsidR="00682173" w:rsidRPr="000E79BA" w:rsidRDefault="00682173" w:rsidP="00682173">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4BB40DB9" w14:textId="77777777" w:rsidR="00682173" w:rsidRDefault="00682173" w:rsidP="00682173">
      <w:pPr>
        <w:pStyle w:val="31"/>
      </w:pPr>
      <w:bookmarkStart w:id="804" w:name="_Toc112749646"/>
      <w:bookmarkStart w:id="805" w:name="_Toc112949017"/>
      <w:bookmarkStart w:id="806" w:name="_Toc128427448"/>
      <w:bookmarkStart w:id="807" w:name="_Toc128650486"/>
      <w:r>
        <w:lastRenderedPageBreak/>
        <w:t>6.</w:t>
      </w:r>
      <w:r>
        <w:rPr>
          <w:rFonts w:hint="eastAsia"/>
          <w:lang w:eastAsia="zh-CN"/>
        </w:rPr>
        <w:t>9</w:t>
      </w:r>
      <w:r>
        <w:t>.2</w:t>
      </w:r>
      <w:r>
        <w:tab/>
        <w:t>Solution details</w:t>
      </w:r>
      <w:bookmarkEnd w:id="804"/>
      <w:bookmarkEnd w:id="805"/>
      <w:bookmarkEnd w:id="806"/>
      <w:bookmarkEnd w:id="807"/>
    </w:p>
    <w:p w14:paraId="557F46CD" w14:textId="3BBE298F" w:rsidR="00682173" w:rsidRPr="00B02FAC" w:rsidRDefault="00682173" w:rsidP="00682173">
      <w:pPr>
        <w:pStyle w:val="41"/>
        <w:rPr>
          <w:lang w:eastAsia="zh-CN"/>
        </w:rPr>
      </w:pPr>
    </w:p>
    <w:p w14:paraId="0ECC0316" w14:textId="68B87D94" w:rsidR="00682173" w:rsidRPr="00F126A1" w:rsidRDefault="00682173" w:rsidP="00682173">
      <w:pPr>
        <w:pStyle w:val="TF"/>
        <w:rPr>
          <w:lang w:eastAsia="zh-CN"/>
        </w:rPr>
      </w:pPr>
      <w:r>
        <w:object w:dxaOrig="11870" w:dyaOrig="10120" w14:anchorId="1162E24F">
          <v:shape id="_x0000_i1038" type="#_x0000_t75" style="width:496.5pt;height:426.8pt" o:ole="">
            <v:imagedata r:id="rId38" o:title=""/>
          </v:shape>
          <o:OLEObject Type="Embed" ProgID="Visio.Drawing.15" ShapeID="_x0000_i1038" DrawAspect="Content" ObjectID="_1739263149" r:id="rId39"/>
        </w:object>
      </w:r>
      <w:r w:rsidRPr="008E67A7">
        <w:t>Figure</w:t>
      </w:r>
      <w:r>
        <w:rPr>
          <w:lang w:eastAsia="zh-CN"/>
        </w:rPr>
        <w:t xml:space="preserve"> 6.</w:t>
      </w:r>
      <w:r>
        <w:rPr>
          <w:rFonts w:hint="eastAsia"/>
          <w:lang w:eastAsia="zh-CN"/>
        </w:rPr>
        <w:t>9.2</w:t>
      </w:r>
      <w:r>
        <w:rPr>
          <w:lang w:eastAsia="zh-CN"/>
        </w:rPr>
        <w:t>-1</w:t>
      </w:r>
      <w:r w:rsidRPr="008E67A7">
        <w:t xml:space="preserve">: </w:t>
      </w:r>
      <w:r w:rsidRPr="005B29E9">
        <w:rPr>
          <w:rFonts w:hint="eastAsia"/>
          <w:lang w:eastAsia="zh-CN"/>
        </w:rPr>
        <w:t>S</w:t>
      </w:r>
      <w:r w:rsidRPr="005B29E9">
        <w:t xml:space="preserve">ecurity procedure </w:t>
      </w:r>
      <w:r w:rsidRPr="005B29E9">
        <w:rPr>
          <w:rFonts w:hint="eastAsia"/>
          <w:lang w:eastAsia="zh-CN"/>
        </w:rPr>
        <w:t xml:space="preserve">for </w:t>
      </w:r>
      <w:r w:rsidRPr="005B29E9">
        <w:t xml:space="preserve">restricted 5G ProSe </w:t>
      </w:r>
      <w:r>
        <w:t>U2U</w:t>
      </w:r>
      <w:r w:rsidRPr="005B29E9">
        <w:t xml:space="preserve"> Discovery Model B</w:t>
      </w:r>
    </w:p>
    <w:p w14:paraId="439F29F3" w14:textId="66770D14" w:rsidR="00682173" w:rsidRDefault="00682173" w:rsidP="00682173">
      <w:r>
        <w:t xml:space="preserve">The ProSe Application Server allocates a User Info IDfor each Prose UE and returns the User Info ID to the application client in the UE. </w:t>
      </w:r>
    </w:p>
    <w:p w14:paraId="7C5F54A9" w14:textId="003DB40D" w:rsidR="00682173" w:rsidRDefault="00682173" w:rsidP="00682173">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w:t>
      </w:r>
      <w:r>
        <w:t>Steps 1-3 refer to the Discovery Key Request procedure of UE-to-UE Relay.</w:t>
      </w:r>
    </w:p>
    <w:p w14:paraId="703FE0A9" w14:textId="5A310CE5" w:rsidR="00682173" w:rsidRDefault="00682173" w:rsidP="00682173">
      <w:pPr>
        <w:ind w:left="284" w:hanging="284"/>
      </w:pPr>
      <w:r>
        <w:t>1.</w:t>
      </w:r>
      <w:r>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77777777" w:rsidR="00682173" w:rsidRPr="00BA7220" w:rsidRDefault="00682173" w:rsidP="00682173">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560BC1FE" w14:textId="77777777" w:rsidR="00682173" w:rsidRDefault="00682173" w:rsidP="00682173">
      <w:pPr>
        <w:ind w:left="284" w:hanging="284"/>
      </w:pPr>
      <w:r>
        <w:t>2.</w:t>
      </w:r>
      <w:r>
        <w:tab/>
        <w:t>The 5G DDNMF of the UE-to-UE Relay may check for the announcement authorization with the PCF/UDM of the UE-to-UE Relay or the ProSe App Server depending on the local configuration.</w:t>
      </w:r>
    </w:p>
    <w:p w14:paraId="1C1E1726" w14:textId="77777777" w:rsidR="00682173" w:rsidRPr="00BA7220" w:rsidRDefault="00682173" w:rsidP="00682173">
      <w:pPr>
        <w:pStyle w:val="NO"/>
      </w:pPr>
      <w:r w:rsidRPr="005B29E9">
        <w:rPr>
          <w:caps/>
        </w:rPr>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496AD988" w14:textId="77777777" w:rsidR="00682173" w:rsidRDefault="00682173" w:rsidP="00682173">
      <w:pPr>
        <w:ind w:left="284" w:hanging="284"/>
      </w:pPr>
      <w:r>
        <w:lastRenderedPageBreak/>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2328103F" w14:textId="77777777" w:rsidR="00682173" w:rsidRDefault="00682173" w:rsidP="00682173">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5304128F" w14:textId="0AF203A3" w:rsidR="00682173" w:rsidRDefault="00682173" w:rsidP="00682173">
      <w:pPr>
        <w:ind w:left="284" w:hanging="284"/>
      </w:pPr>
      <w:r>
        <w:t>4.</w:t>
      </w:r>
      <w:r>
        <w:tab/>
        <w:t>The Source UE/Target UE sends a Relay Discovery Key Request message containing the User Info ID, RSC, its PC5 UE security capability and optionally the Relay User Info ID(s) to its 5G DDNMF in order to be allowed to discover one or more UE-to-UE Relay.</w:t>
      </w:r>
    </w:p>
    <w:p w14:paraId="5E48D156" w14:textId="7CD8A4DF" w:rsidR="00682173" w:rsidRPr="00BA7220" w:rsidRDefault="00682173" w:rsidP="00682173">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ID(s) of Source UE/Target UE to be monitiored are passed in an Application Lever Container.</w:t>
      </w:r>
    </w:p>
    <w:p w14:paraId="2A93C4D5" w14:textId="77777777" w:rsidR="00682173" w:rsidRDefault="00682173" w:rsidP="00682173">
      <w:pPr>
        <w:ind w:left="284" w:hanging="284"/>
      </w:pPr>
      <w:r>
        <w:t>5.</w:t>
      </w:r>
      <w:r>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w:t>
      </w:r>
      <w:r w:rsidRPr="00345CC8">
        <w:t xml:space="preserve"> </w:t>
      </w:r>
      <w:r>
        <w:t xml:space="preserve">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the PCF/UDM of the Source UE/Target UE or the Prose App Server returns an authorization response.</w:t>
      </w:r>
    </w:p>
    <w:p w14:paraId="01F2EB23" w14:textId="1E3A09EF" w:rsidR="00682173" w:rsidRDefault="00682173" w:rsidP="00682173">
      <w:pPr>
        <w:ind w:left="284" w:hanging="284"/>
      </w:pPr>
      <w:r>
        <w:t>6.</w:t>
      </w:r>
      <w:r>
        <w:tab/>
        <w:t>If the Relay Discovery Key Request is authorized, and the PLMN ID in the Relay User Info ID indicates a different PLMN, the 5G DDNMF of the Source UE/Target UE contacts the indicated PLMN's 5G DDNMF (i.e. the 5G DDNMF of the UE-to-UE Relay) by sending a Discovery Request message including the PC5 UE security capability in step 4.</w:t>
      </w:r>
    </w:p>
    <w:p w14:paraId="5F334354" w14:textId="77777777" w:rsidR="00682173" w:rsidRDefault="00682173" w:rsidP="00682173">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4CAACE66" w14:textId="77777777" w:rsidR="00682173" w:rsidRDefault="00682173" w:rsidP="00682173">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Default="00682173" w:rsidP="00682173">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Default="00682173" w:rsidP="00682173">
      <w:r>
        <w:t>Steps 10 and 13 occur over PC5:</w:t>
      </w:r>
    </w:p>
    <w:p w14:paraId="49B9A7DF" w14:textId="7AE25C81" w:rsidR="00682173" w:rsidRDefault="00682173" w:rsidP="00682173">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 </w:t>
      </w:r>
    </w:p>
    <w:p w14:paraId="7269EFEC" w14:textId="4CBF6D3D" w:rsidR="00682173" w:rsidRPr="00D07660" w:rsidRDefault="00682173" w:rsidP="00682173">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65262FBC" w14:textId="77777777" w:rsidR="00682173" w:rsidRDefault="00682173" w:rsidP="00682173">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05023B02" w14:textId="77777777" w:rsidR="00682173" w:rsidRPr="00BA7220" w:rsidRDefault="00682173" w:rsidP="00682173">
      <w:pPr>
        <w:pStyle w:val="NO"/>
      </w:pPr>
      <w:r w:rsidRPr="005B29E9">
        <w:rPr>
          <w:caps/>
        </w:rPr>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419E6AEE" w14:textId="0CECE8A2" w:rsidR="00682173" w:rsidRDefault="00682173" w:rsidP="00682173">
      <w:pPr>
        <w:ind w:left="284" w:hanging="284"/>
      </w:pPr>
      <w:r>
        <w:lastRenderedPageBreak/>
        <w:t>13.</w:t>
      </w:r>
      <w:r>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757916EE" w14:textId="77777777" w:rsidR="00682173" w:rsidRDefault="00682173" w:rsidP="00682173">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77777777" w:rsidR="00682173" w:rsidRPr="00BA7220" w:rsidRDefault="00682173" w:rsidP="00682173">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41042C0F" w14:textId="77777777" w:rsidR="00682173" w:rsidRPr="00EF412A"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1D0B5B86" w14:textId="77777777" w:rsidR="00682173" w:rsidRPr="008D3FD9"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57C2D80E" w14:textId="77777777" w:rsidR="00682173" w:rsidRDefault="00682173" w:rsidP="00682173">
      <w:pPr>
        <w:pStyle w:val="31"/>
        <w:ind w:left="0" w:firstLine="0"/>
      </w:pPr>
      <w:bookmarkStart w:id="808" w:name="_Toc112749649"/>
      <w:bookmarkStart w:id="809" w:name="_Toc112949020"/>
      <w:bookmarkStart w:id="810" w:name="_Toc128427449"/>
      <w:bookmarkStart w:id="811" w:name="_Toc128650487"/>
      <w:r>
        <w:t>6.</w:t>
      </w:r>
      <w:r>
        <w:rPr>
          <w:rFonts w:hint="eastAsia"/>
          <w:lang w:eastAsia="zh-CN"/>
        </w:rPr>
        <w:t>9</w:t>
      </w:r>
      <w:r>
        <w:t>.3</w:t>
      </w:r>
      <w:r>
        <w:tab/>
        <w:t>Evaluation</w:t>
      </w:r>
      <w:bookmarkEnd w:id="808"/>
      <w:bookmarkEnd w:id="809"/>
      <w:bookmarkEnd w:id="810"/>
      <w:bookmarkEnd w:id="811"/>
    </w:p>
    <w:p w14:paraId="68E769A6" w14:textId="77777777" w:rsidR="00682173" w:rsidRDefault="00682173" w:rsidP="00682173">
      <w:pPr>
        <w:rPr>
          <w:lang w:eastAsia="zh-CN"/>
        </w:rPr>
      </w:pPr>
      <w:r>
        <w:rPr>
          <w:rFonts w:hint="eastAsia"/>
          <w:lang w:eastAsia="zh-CN"/>
        </w:rPr>
        <w:t>T</w:t>
      </w:r>
      <w:r>
        <w:rPr>
          <w:lang w:eastAsia="zh-CN"/>
        </w:rPr>
        <w:t>his solution is aligned with the SA2’s procedure defined in TS 23.304 [8].</w:t>
      </w:r>
    </w:p>
    <w:p w14:paraId="10CCF9F9" w14:textId="77777777" w:rsidR="00682173" w:rsidRDefault="00682173" w:rsidP="0068217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229E71D1" w14:textId="77777777" w:rsidR="00682173" w:rsidRDefault="00682173" w:rsidP="00682173">
      <w:pPr>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338126C8" w14:textId="77777777" w:rsidR="00682173" w:rsidRDefault="00682173" w:rsidP="00682173">
      <w:pPr>
        <w:rPr>
          <w:lang w:eastAsia="zh-CN"/>
        </w:rPr>
      </w:pPr>
      <w:r w:rsidRPr="008C6D8B">
        <w:rPr>
          <w:lang w:eastAsia="zh-CN"/>
        </w:rPr>
        <w:t xml:space="preserve">This solution uses one set of discovery security material to protect the </w:t>
      </w:r>
      <w:r>
        <w:rPr>
          <w:lang w:eastAsia="zh-CN"/>
        </w:rPr>
        <w:t>Solicitation/Response</w:t>
      </w:r>
      <w:r w:rsidRPr="008C6D8B">
        <w:rPr>
          <w:lang w:eastAsia="zh-CN"/>
        </w:rPr>
        <w:t xml:space="preserve"> message by reusing the Discovery procedure defined in clause 6.1.3.2 of TS 33.503 [6]. </w:t>
      </w:r>
    </w:p>
    <w:p w14:paraId="1F0C0106" w14:textId="3780B938" w:rsidR="00012AB2" w:rsidRDefault="00012AB2" w:rsidP="00012AB2">
      <w:pPr>
        <w:pStyle w:val="21"/>
      </w:pPr>
      <w:bookmarkStart w:id="812" w:name="_Toc128427450"/>
      <w:bookmarkStart w:id="813" w:name="_Toc128650488"/>
      <w:r>
        <w:t>6.</w:t>
      </w:r>
      <w:r>
        <w:rPr>
          <w:rFonts w:hint="eastAsia"/>
          <w:lang w:eastAsia="zh-CN"/>
        </w:rPr>
        <w:t>10</w:t>
      </w:r>
      <w:r>
        <w:tab/>
        <w:t>Solution #</w:t>
      </w:r>
      <w:r>
        <w:rPr>
          <w:rFonts w:hint="eastAsia"/>
          <w:lang w:eastAsia="zh-CN"/>
        </w:rPr>
        <w:t>10</w:t>
      </w:r>
      <w:r>
        <w:t xml:space="preserve">: </w:t>
      </w:r>
      <w:r w:rsidRPr="000A5368">
        <w:t>PAKE-based security for UE-to-UE relay</w:t>
      </w:r>
      <w:bookmarkEnd w:id="796"/>
      <w:bookmarkEnd w:id="797"/>
      <w:bookmarkEnd w:id="798"/>
      <w:bookmarkEnd w:id="799"/>
      <w:bookmarkEnd w:id="800"/>
      <w:bookmarkEnd w:id="801"/>
      <w:bookmarkEnd w:id="802"/>
      <w:bookmarkEnd w:id="812"/>
      <w:bookmarkEnd w:id="813"/>
    </w:p>
    <w:p w14:paraId="381B6BAA" w14:textId="77777777" w:rsidR="00A758C1" w:rsidRDefault="00A758C1" w:rsidP="00A758C1">
      <w:pPr>
        <w:pStyle w:val="31"/>
      </w:pPr>
      <w:bookmarkStart w:id="814" w:name="_Toc112749651"/>
      <w:bookmarkStart w:id="815" w:name="_Toc116991484"/>
      <w:bookmarkStart w:id="816" w:name="_Toc116991920"/>
      <w:bookmarkStart w:id="817" w:name="_Toc120125702"/>
      <w:bookmarkStart w:id="818" w:name="_Toc120126135"/>
      <w:bookmarkStart w:id="819" w:name="_Toc120128155"/>
      <w:bookmarkStart w:id="820" w:name="_Toc120132399"/>
      <w:bookmarkStart w:id="821" w:name="_Toc128427451"/>
      <w:bookmarkStart w:id="822" w:name="_Toc112749653"/>
      <w:bookmarkStart w:id="823" w:name="_Toc116991491"/>
      <w:bookmarkStart w:id="824" w:name="_Toc116991927"/>
      <w:bookmarkStart w:id="825" w:name="_Toc120125710"/>
      <w:bookmarkStart w:id="826" w:name="_Toc120126143"/>
      <w:bookmarkStart w:id="827" w:name="_Toc120128163"/>
      <w:bookmarkStart w:id="828" w:name="_Toc120132407"/>
      <w:bookmarkStart w:id="829" w:name="_Toc128650489"/>
      <w:r>
        <w:t>6.</w:t>
      </w:r>
      <w:r>
        <w:rPr>
          <w:rFonts w:hint="eastAsia"/>
          <w:lang w:eastAsia="zh-CN"/>
        </w:rPr>
        <w:t>10</w:t>
      </w:r>
      <w:r>
        <w:t>.1</w:t>
      </w:r>
      <w:r>
        <w:tab/>
        <w:t>Introduction</w:t>
      </w:r>
      <w:bookmarkEnd w:id="814"/>
      <w:bookmarkEnd w:id="815"/>
      <w:bookmarkEnd w:id="816"/>
      <w:bookmarkEnd w:id="817"/>
      <w:bookmarkEnd w:id="818"/>
      <w:bookmarkEnd w:id="819"/>
      <w:bookmarkEnd w:id="820"/>
      <w:bookmarkEnd w:id="821"/>
      <w:bookmarkEnd w:id="829"/>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77777777" w:rsidR="00A758C1" w:rsidRDefault="00A758C1" w:rsidP="00A758C1">
      <w:pPr>
        <w:pStyle w:val="EditorsNote"/>
        <w:numPr>
          <w:ilvl w:val="0"/>
          <w:numId w:val="8"/>
        </w:numPr>
        <w:rPr>
          <w:color w:val="000000"/>
        </w:rPr>
      </w:pPr>
      <w:r>
        <w:rPr>
          <w:color w:val="000000"/>
        </w:rPr>
        <w:t xml:space="preserve">the source UE (S-UE) and the UE-to-UE Relay (UE2UE), </w:t>
      </w:r>
    </w:p>
    <w:p w14:paraId="0FD8793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7EAF0AB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77777777" w:rsidR="00A758C1" w:rsidRDefault="00A758C1" w:rsidP="00A758C1">
      <w:pPr>
        <w:numPr>
          <w:ilvl w:val="0"/>
          <w:numId w:val="9"/>
        </w:numPr>
        <w:rPr>
          <w:lang w:eastAsia="zh-CN"/>
        </w:rPr>
      </w:pPr>
      <w:r>
        <w:rPr>
          <w:lang w:eastAsia="zh-CN"/>
        </w:rPr>
        <w:t xml:space="preserve">using a balanced PAKE authenticates two peers in a similar role, e.g., source and target UE; </w:t>
      </w:r>
    </w:p>
    <w:p w14:paraId="750EB5CF" w14:textId="77777777" w:rsidR="00A758C1" w:rsidRDefault="00A758C1" w:rsidP="00A758C1">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31"/>
      </w:pPr>
      <w:bookmarkStart w:id="830" w:name="_Toc112749652"/>
      <w:bookmarkStart w:id="831" w:name="_Toc116991485"/>
      <w:bookmarkStart w:id="832" w:name="_Toc116991921"/>
      <w:bookmarkStart w:id="833" w:name="_Toc120125703"/>
      <w:bookmarkStart w:id="834" w:name="_Toc120126136"/>
      <w:bookmarkStart w:id="835" w:name="_Toc120128156"/>
      <w:bookmarkStart w:id="836" w:name="_Toc120132400"/>
      <w:bookmarkStart w:id="837" w:name="_Toc128427452"/>
      <w:bookmarkStart w:id="838" w:name="_Toc128650490"/>
      <w:r>
        <w:lastRenderedPageBreak/>
        <w:t>6.</w:t>
      </w:r>
      <w:r>
        <w:rPr>
          <w:rFonts w:hint="eastAsia"/>
          <w:lang w:eastAsia="zh-CN"/>
        </w:rPr>
        <w:t>10</w:t>
      </w:r>
      <w:r>
        <w:t>.2</w:t>
      </w:r>
      <w:r>
        <w:tab/>
        <w:t>Solution details</w:t>
      </w:r>
      <w:bookmarkEnd w:id="830"/>
      <w:bookmarkEnd w:id="831"/>
      <w:bookmarkEnd w:id="832"/>
      <w:bookmarkEnd w:id="833"/>
      <w:bookmarkEnd w:id="834"/>
      <w:bookmarkEnd w:id="835"/>
      <w:bookmarkEnd w:id="836"/>
      <w:bookmarkEnd w:id="837"/>
      <w:bookmarkEnd w:id="838"/>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7353B5" w:rsidP="00A758C1">
      <w:pPr>
        <w:jc w:val="center"/>
      </w:pPr>
      <w:r>
        <w:rPr>
          <w:noProof/>
        </w:rPr>
        <w:pict w14:anchorId="15780318">
          <v:shape id="Picture 1" o:spid="_x0000_i1039" type="#_x0000_t75" alt="Text&#10;&#10;Description automatically generated" style="width:370.35pt;height:297.2pt;visibility:visible">
            <v:imagedata r:id="rId40" o:title="Text&#10;&#10;Description automatically generated"/>
            <o:lock v:ext="edit" aspectratio="f"/>
          </v:shape>
        </w:pict>
      </w:r>
    </w:p>
    <w:p w14:paraId="79AFE9E6" w14:textId="77777777" w:rsidR="00A758C1" w:rsidRDefault="00A758C1" w:rsidP="00A758C1">
      <w:pPr>
        <w:jc w:val="center"/>
        <w:rPr>
          <w:b/>
          <w:bCs/>
        </w:rPr>
      </w:pPr>
      <w:r w:rsidRPr="0077719E">
        <w:rPr>
          <w:b/>
          <w:bCs/>
        </w:rPr>
        <w:t>Figure 6.</w:t>
      </w:r>
      <w:r>
        <w:rPr>
          <w:rFonts w:hint="eastAsia"/>
          <w:b/>
          <w:bCs/>
          <w:lang w:eastAsia="zh-CN"/>
        </w:rPr>
        <w:t>10</w:t>
      </w:r>
      <w:r w:rsidRPr="0077719E">
        <w:rPr>
          <w:b/>
          <w:bCs/>
        </w:rPr>
        <w:t>.2-1</w:t>
      </w:r>
    </w:p>
    <w:p w14:paraId="6CAD26CC" w14:textId="77777777" w:rsidR="00A758C1" w:rsidRDefault="00A758C1" w:rsidP="00A758C1">
      <w:r>
        <w:t>The required steps are as follows:</w:t>
      </w:r>
    </w:p>
    <w:p w14:paraId="49B63EE5" w14:textId="77777777" w:rsidR="00A758C1" w:rsidRDefault="00A758C1" w:rsidP="00A758C1">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6F97A87C" w14:textId="77777777" w:rsidR="00A758C1" w:rsidRDefault="00A758C1" w:rsidP="00A758C1">
      <w:pPr>
        <w:numPr>
          <w:ilvl w:val="0"/>
          <w:numId w:val="10"/>
        </w:numPr>
      </w:pPr>
      <w:r>
        <w:t>Steps 1 and 2 involve the exchange of an initial Direct Communication Request (DCR) message.</w:t>
      </w:r>
    </w:p>
    <w:p w14:paraId="2827A053" w14:textId="77777777" w:rsidR="00A758C1" w:rsidRDefault="00A758C1" w:rsidP="00A758C1">
      <w:pPr>
        <w:numPr>
          <w:ilvl w:val="0"/>
          <w:numId w:val="10"/>
        </w:numPr>
      </w:pPr>
      <w:r>
        <w:t xml:space="preserve">Step 3 involves the setup of a secure authenticated channel between UE2UE and T-UE based on a PAKE. </w:t>
      </w:r>
    </w:p>
    <w:p w14:paraId="133E4C9F" w14:textId="77777777" w:rsidR="00A758C1" w:rsidRDefault="00A758C1" w:rsidP="00A758C1">
      <w:pPr>
        <w:numPr>
          <w:ilvl w:val="0"/>
          <w:numId w:val="10"/>
        </w:numPr>
      </w:pPr>
      <w:r>
        <w:t>Step 4 involves an optional authorization phase.</w:t>
      </w:r>
    </w:p>
    <w:p w14:paraId="580E39A4" w14:textId="77777777" w:rsidR="00A758C1" w:rsidRDefault="00A758C1" w:rsidP="00A758C1">
      <w:pPr>
        <w:numPr>
          <w:ilvl w:val="0"/>
          <w:numId w:val="10"/>
        </w:numPr>
      </w:pPr>
      <w:r>
        <w:t>Step 5 involves the exchange of Direct Communication Accept (DCA) from T-UE to UE2UE.</w:t>
      </w:r>
    </w:p>
    <w:p w14:paraId="34C6262A" w14:textId="77777777" w:rsidR="00A758C1" w:rsidRDefault="00A758C1" w:rsidP="00A758C1">
      <w:pPr>
        <w:numPr>
          <w:ilvl w:val="0"/>
          <w:numId w:val="10"/>
        </w:numPr>
      </w:pPr>
      <w:r>
        <w:t>Step 6 involves the setup of a secure authenticated channel between S-UE and UE2UE based on a PAKE.</w:t>
      </w:r>
    </w:p>
    <w:p w14:paraId="30B2EE14" w14:textId="77777777" w:rsidR="00A758C1" w:rsidRDefault="00A758C1" w:rsidP="00A758C1">
      <w:pPr>
        <w:numPr>
          <w:ilvl w:val="0"/>
          <w:numId w:val="10"/>
        </w:numPr>
      </w:pPr>
      <w:r>
        <w:t>Step 7 involves an optional authorization phase.</w:t>
      </w:r>
    </w:p>
    <w:p w14:paraId="5B64406B" w14:textId="77777777" w:rsidR="00A758C1" w:rsidRDefault="00A758C1" w:rsidP="00A758C1">
      <w:pPr>
        <w:numPr>
          <w:ilvl w:val="0"/>
          <w:numId w:val="10"/>
        </w:numPr>
      </w:pPr>
      <w:r>
        <w:t>Step 8 involves the exchange of DCA from UE2UE to S-UE.</w:t>
      </w:r>
    </w:p>
    <w:p w14:paraId="300829D4" w14:textId="77777777" w:rsidR="00A758C1" w:rsidRDefault="00A758C1" w:rsidP="00A758C1">
      <w:pPr>
        <w:numPr>
          <w:ilvl w:val="0"/>
          <w:numId w:val="10"/>
        </w:numPr>
      </w:pPr>
      <w:r>
        <w:t>Step 9 involves the setup of a secure authenticated channel between S-UE and T-UE based on a PAKE.</w:t>
      </w:r>
    </w:p>
    <w:p w14:paraId="44398581" w14:textId="77777777" w:rsidR="00A758C1" w:rsidRDefault="00A758C1" w:rsidP="00A758C1">
      <w:pPr>
        <w:numPr>
          <w:ilvl w:val="0"/>
          <w:numId w:val="10"/>
        </w:numPr>
      </w:pPr>
      <w:r>
        <w:t>Step 10 involves an optional authorization phase.</w:t>
      </w:r>
    </w:p>
    <w:p w14:paraId="6DC37762" w14:textId="77777777" w:rsidR="00A758C1" w:rsidRDefault="00A758C1" w:rsidP="00A758C1">
      <w:pPr>
        <w:numPr>
          <w:ilvl w:val="0"/>
          <w:numId w:val="10"/>
        </w:numPr>
      </w:pPr>
      <w:r>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7777777" w:rsidR="00A758C1" w:rsidRDefault="00A758C1" w:rsidP="00A758C1">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77777777" w:rsidR="00A758C1" w:rsidRDefault="00A758C1" w:rsidP="00A758C1">
      <w:pPr>
        <w:numPr>
          <w:ilvl w:val="0"/>
          <w:numId w:val="10"/>
        </w:numPr>
      </w:pPr>
      <w:r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41"/>
        <w:rPr>
          <w:lang w:eastAsia="zh-CN"/>
        </w:rPr>
      </w:pPr>
      <w:bookmarkStart w:id="839" w:name="_Toc116991486"/>
      <w:bookmarkStart w:id="840" w:name="_Toc116991922"/>
      <w:bookmarkStart w:id="841" w:name="_Toc120125704"/>
      <w:bookmarkStart w:id="842" w:name="_Toc120126137"/>
      <w:bookmarkStart w:id="843" w:name="_Toc120128157"/>
      <w:bookmarkStart w:id="844" w:name="_Toc120132401"/>
      <w:bookmarkStart w:id="845" w:name="_Toc128427453"/>
      <w:bookmarkStart w:id="846" w:name="_Toc128650491"/>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839"/>
      <w:bookmarkEnd w:id="840"/>
      <w:bookmarkEnd w:id="841"/>
      <w:bookmarkEnd w:id="842"/>
      <w:bookmarkEnd w:id="843"/>
      <w:bookmarkEnd w:id="844"/>
      <w:bookmarkEnd w:id="845"/>
      <w:bookmarkEnd w:id="846"/>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41"/>
        <w:rPr>
          <w:lang w:eastAsia="zh-CN"/>
        </w:rPr>
      </w:pPr>
      <w:bookmarkStart w:id="847" w:name="_Toc116991487"/>
      <w:bookmarkStart w:id="848" w:name="_Toc116991923"/>
      <w:bookmarkStart w:id="849" w:name="_Toc120125705"/>
      <w:bookmarkStart w:id="850" w:name="_Toc120126138"/>
      <w:bookmarkStart w:id="851" w:name="_Toc120128158"/>
      <w:bookmarkStart w:id="852" w:name="_Toc120132402"/>
      <w:bookmarkStart w:id="853" w:name="_Toc128427454"/>
      <w:bookmarkStart w:id="854" w:name="_Toc128650492"/>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847"/>
      <w:bookmarkEnd w:id="848"/>
      <w:bookmarkEnd w:id="849"/>
      <w:bookmarkEnd w:id="850"/>
      <w:bookmarkEnd w:id="851"/>
      <w:bookmarkEnd w:id="852"/>
      <w:bookmarkEnd w:id="853"/>
      <w:bookmarkEnd w:id="854"/>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41"/>
        <w:rPr>
          <w:lang w:eastAsia="zh-CN"/>
        </w:rPr>
      </w:pPr>
      <w:bookmarkStart w:id="855" w:name="_Toc116991488"/>
      <w:bookmarkStart w:id="856" w:name="_Toc116991924"/>
      <w:bookmarkStart w:id="857" w:name="_Toc120125706"/>
      <w:bookmarkStart w:id="858" w:name="_Toc120126139"/>
      <w:bookmarkStart w:id="859" w:name="_Toc120128159"/>
      <w:bookmarkStart w:id="860" w:name="_Toc120132403"/>
      <w:bookmarkStart w:id="861" w:name="_Toc128427455"/>
      <w:bookmarkStart w:id="862" w:name="_Toc128650493"/>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855"/>
      <w:bookmarkEnd w:id="856"/>
      <w:bookmarkEnd w:id="857"/>
      <w:bookmarkEnd w:id="858"/>
      <w:bookmarkEnd w:id="859"/>
      <w:bookmarkEnd w:id="860"/>
      <w:bookmarkEnd w:id="861"/>
      <w:bookmarkEnd w:id="862"/>
    </w:p>
    <w:p w14:paraId="03600B20" w14:textId="77777777" w:rsidR="00A758C1" w:rsidRDefault="00A758C1" w:rsidP="00A758C1">
      <w:r>
        <w:t>Several parameters need to be exchanged prior to the PAKE execution in Steps 3, 6, and 9. These parameters include:</w:t>
      </w:r>
    </w:p>
    <w:p w14:paraId="16978034" w14:textId="77777777" w:rsidR="00A758C1" w:rsidRDefault="00A758C1" w:rsidP="00A758C1">
      <w:pPr>
        <w:numPr>
          <w:ilvl w:val="0"/>
          <w:numId w:val="10"/>
        </w:numPr>
      </w:pPr>
      <w:r>
        <w:lastRenderedPageBreak/>
        <w:t>The Relay Service Code,</w:t>
      </w:r>
    </w:p>
    <w:p w14:paraId="4D1DF97F" w14:textId="77777777" w:rsidR="00A758C1" w:rsidRDefault="00A758C1" w:rsidP="00A758C1">
      <w:pPr>
        <w:numPr>
          <w:ilvl w:val="0"/>
          <w:numId w:val="10"/>
        </w:numPr>
      </w:pPr>
      <w:r>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77777777" w:rsidR="00A758C1" w:rsidRDefault="00A758C1" w:rsidP="00A758C1">
      <w:pPr>
        <w:numPr>
          <w:ilvl w:val="0"/>
          <w:numId w:val="10"/>
        </w:numPr>
      </w:pPr>
      <w:r>
        <w:t>The DCR message in Step 1 includes the RSC and password-hints for the PAKEs in Steps 6 and 9.</w:t>
      </w:r>
    </w:p>
    <w:p w14:paraId="7F964641" w14:textId="77777777" w:rsidR="00A758C1" w:rsidRDefault="00A758C1" w:rsidP="00A758C1">
      <w:pPr>
        <w:numPr>
          <w:ilvl w:val="0"/>
          <w:numId w:val="10"/>
        </w:numPr>
      </w:pPr>
      <w:r>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41"/>
        <w:rPr>
          <w:lang w:eastAsia="zh-CN"/>
        </w:rPr>
      </w:pPr>
      <w:bookmarkStart w:id="863" w:name="_Toc116991489"/>
      <w:bookmarkStart w:id="864" w:name="_Toc116991925"/>
      <w:bookmarkStart w:id="865" w:name="_Toc120125707"/>
      <w:bookmarkStart w:id="866" w:name="_Toc120126140"/>
      <w:bookmarkStart w:id="867" w:name="_Toc120128160"/>
      <w:bookmarkStart w:id="868" w:name="_Toc120132404"/>
      <w:bookmarkStart w:id="869" w:name="_Toc128427456"/>
      <w:bookmarkStart w:id="870" w:name="_Toc128650494"/>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863"/>
      <w:bookmarkEnd w:id="864"/>
      <w:bookmarkEnd w:id="865"/>
      <w:bookmarkEnd w:id="866"/>
      <w:bookmarkEnd w:id="867"/>
      <w:bookmarkEnd w:id="868"/>
      <w:bookmarkEnd w:id="869"/>
      <w:bookmarkEnd w:id="870"/>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41"/>
        <w:rPr>
          <w:lang w:eastAsia="zh-CN"/>
        </w:rPr>
      </w:pPr>
      <w:bookmarkStart w:id="871" w:name="_Toc116991490"/>
      <w:bookmarkStart w:id="872" w:name="_Toc116991926"/>
      <w:bookmarkStart w:id="873" w:name="_Toc120125708"/>
      <w:bookmarkStart w:id="874" w:name="_Toc120126141"/>
      <w:bookmarkStart w:id="875" w:name="_Toc120128161"/>
      <w:bookmarkStart w:id="876" w:name="_Toc120132405"/>
      <w:bookmarkStart w:id="877" w:name="_Toc128427457"/>
      <w:bookmarkStart w:id="878" w:name="_Toc128650495"/>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871"/>
      <w:bookmarkEnd w:id="872"/>
      <w:bookmarkEnd w:id="873"/>
      <w:bookmarkEnd w:id="874"/>
      <w:bookmarkEnd w:id="875"/>
      <w:bookmarkEnd w:id="876"/>
      <w:bookmarkEnd w:id="877"/>
      <w:bookmarkEnd w:id="878"/>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41"/>
        <w:rPr>
          <w:lang w:eastAsia="zh-CN"/>
        </w:rPr>
      </w:pPr>
      <w:bookmarkStart w:id="879" w:name="_Toc120125709"/>
      <w:bookmarkStart w:id="880" w:name="_Toc120126142"/>
      <w:bookmarkStart w:id="881" w:name="_Toc120128162"/>
      <w:bookmarkStart w:id="882" w:name="_Toc120132406"/>
      <w:bookmarkStart w:id="883" w:name="_Toc128427458"/>
      <w:bookmarkStart w:id="884" w:name="_Toc128650496"/>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879"/>
      <w:bookmarkEnd w:id="880"/>
      <w:bookmarkEnd w:id="881"/>
      <w:bookmarkEnd w:id="882"/>
      <w:bookmarkEnd w:id="883"/>
      <w:bookmarkEnd w:id="884"/>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For instance, </w:t>
      </w:r>
      <w:bookmarkStart w:id="885" w:name="_Hlk123758015"/>
      <w:r w:rsidRPr="00EA6824">
        <w:t>in Step 4, the target UE can send an authorization token so that the UE2UE can verify that the target UE is indeed entitled to use the UE2UE relay</w:t>
      </w:r>
      <w:bookmarkEnd w:id="885"/>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31"/>
      </w:pPr>
      <w:bookmarkStart w:id="886" w:name="_Toc128427459"/>
      <w:bookmarkStart w:id="887" w:name="_Toc128650497"/>
      <w:r>
        <w:t>6.</w:t>
      </w:r>
      <w:r>
        <w:rPr>
          <w:rFonts w:hint="eastAsia"/>
          <w:lang w:eastAsia="zh-CN"/>
        </w:rPr>
        <w:t>10</w:t>
      </w:r>
      <w:r>
        <w:t>.3</w:t>
      </w:r>
      <w:r>
        <w:tab/>
        <w:t>Evaluation</w:t>
      </w:r>
      <w:bookmarkEnd w:id="822"/>
      <w:bookmarkEnd w:id="823"/>
      <w:bookmarkEnd w:id="824"/>
      <w:bookmarkEnd w:id="825"/>
      <w:bookmarkEnd w:id="826"/>
      <w:bookmarkEnd w:id="827"/>
      <w:bookmarkEnd w:id="828"/>
      <w:bookmarkEnd w:id="886"/>
      <w:bookmarkEnd w:id="887"/>
    </w:p>
    <w:p w14:paraId="671C28C8" w14:textId="77777777" w:rsidR="00DD409E" w:rsidRPr="00450328" w:rsidRDefault="00DD409E" w:rsidP="00DD409E">
      <w:pPr>
        <w:pStyle w:val="EditorsNote"/>
        <w:ind w:left="0" w:firstLine="0"/>
        <w:rPr>
          <w:color w:val="000000"/>
        </w:rPr>
      </w:pPr>
      <w:bookmarkStart w:id="888" w:name="_Toc116991492"/>
      <w:bookmarkStart w:id="889" w:name="_Toc116991928"/>
      <w:bookmarkStart w:id="890" w:name="_Toc120125711"/>
      <w:bookmarkStart w:id="891" w:name="_Toc120126144"/>
      <w:bookmarkStart w:id="892" w:name="_Toc120128164"/>
      <w:bookmarkStart w:id="893" w:name="_Toc120132408"/>
      <w:bookmarkStart w:id="894" w:name="_Toc112749654"/>
      <w:r w:rsidRPr="0077719E">
        <w:rPr>
          <w:color w:val="000000"/>
        </w:rPr>
        <w:t xml:space="preserve">This solution </w:t>
      </w:r>
      <w:r>
        <w:rPr>
          <w:color w:val="000000"/>
        </w:rPr>
        <w:t>addresses Key Issue #2 and Key Issue #3 by describing how ProSe can support the usage of PAKEs. This allows setting up a secure/authenticated link and authorizing it based on the usage of passwords.</w:t>
      </w:r>
    </w:p>
    <w:p w14:paraId="3E5568BB" w14:textId="77777777" w:rsidR="00DD409E" w:rsidRPr="00CB1E34" w:rsidRDefault="00DD409E" w:rsidP="00DD409E">
      <w:pPr>
        <w:pStyle w:val="EditorsNote"/>
        <w:ind w:left="0" w:firstLine="0"/>
        <w:rPr>
          <w:color w:val="000000"/>
        </w:rPr>
      </w:pPr>
      <w:r w:rsidRPr="00CB1E34">
        <w:rPr>
          <w:color w:val="000000"/>
        </w:rPr>
        <w:t>Impact on ProSe is limited to the exchange of information/messages required to support a PAKE:</w:t>
      </w:r>
    </w:p>
    <w:p w14:paraId="6D9FB33C" w14:textId="77777777" w:rsidR="00DD409E" w:rsidRDefault="00DD409E" w:rsidP="00DD409E">
      <w:pPr>
        <w:pStyle w:val="NO"/>
        <w:numPr>
          <w:ilvl w:val="0"/>
          <w:numId w:val="10"/>
        </w:numPr>
      </w:pPr>
      <w:r>
        <w:t>The configuration of Source-UE, Target-UE, UE-to-UE relay with PAKE parameters as in Clause 6.10.2.1.</w:t>
      </w:r>
    </w:p>
    <w:p w14:paraId="22ABF4D1" w14:textId="77777777" w:rsidR="00DD409E" w:rsidRPr="007A3D98" w:rsidRDefault="00DD409E" w:rsidP="00DD409E">
      <w:pPr>
        <w:pStyle w:val="NO"/>
        <w:numPr>
          <w:ilvl w:val="0"/>
          <w:numId w:val="10"/>
        </w:numPr>
      </w:pPr>
      <w:r>
        <w:lastRenderedPageBreak/>
        <w:t xml:space="preserve">The derivation of the PAKE parameters and password from the </w:t>
      </w:r>
      <w:r w:rsidRPr="003F5F29">
        <w:rPr>
          <w:color w:val="000000"/>
        </w:rPr>
        <w:t>“raw-password” and the associated metadata fields</w:t>
      </w:r>
      <w:r>
        <w:rPr>
          <w:color w:val="000000"/>
        </w:rPr>
        <w:t xml:space="preserve"> as in Clause 6.10.2.1.</w:t>
      </w:r>
    </w:p>
    <w:p w14:paraId="39DBBEAF" w14:textId="77777777" w:rsidR="00DD409E" w:rsidRDefault="00DD409E" w:rsidP="00DD409E">
      <w:pPr>
        <w:pStyle w:val="NO"/>
        <w:numPr>
          <w:ilvl w:val="0"/>
          <w:numId w:val="10"/>
        </w:numPr>
      </w:pPr>
      <w:r>
        <w:t xml:space="preserve">The exchange of PAKE related parameters required for the PAKE execution as in Clause 6.10.2.3.  </w:t>
      </w:r>
    </w:p>
    <w:p w14:paraId="3E2F015D" w14:textId="77777777" w:rsidR="00DD409E" w:rsidRDefault="00DD409E" w:rsidP="00DD409E">
      <w:pPr>
        <w:pStyle w:val="NO"/>
        <w:numPr>
          <w:ilvl w:val="0"/>
          <w:numId w:val="10"/>
        </w:numPr>
      </w:pPr>
      <w:r>
        <w:t>The usage of PAKE derived keys as in Clause 6.10.2.5.</w:t>
      </w:r>
    </w:p>
    <w:p w14:paraId="2C5412B2" w14:textId="77777777" w:rsidR="00DD409E" w:rsidRDefault="00DD409E" w:rsidP="00DD409E">
      <w:pPr>
        <w:pStyle w:val="NO"/>
        <w:numPr>
          <w:ilvl w:val="0"/>
          <w:numId w:val="10"/>
        </w:numPr>
      </w:pPr>
      <w:r>
        <w:t xml:space="preserve">The configuration of a policy determining whether a user is allowed to enter a password when Source-UE/Target-UE/UE-to-UE relay is/are out-of-coverage. </w:t>
      </w:r>
    </w:p>
    <w:p w14:paraId="305DFC33" w14:textId="77777777" w:rsidR="00DD409E" w:rsidRDefault="00DD409E" w:rsidP="00DD409E">
      <w:pPr>
        <w:pStyle w:val="NO"/>
        <w:ind w:left="0" w:firstLine="0"/>
      </w:pPr>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4E272AF6" w:rsidR="00DD409E" w:rsidRDefault="00DD409E" w:rsidP="00DD409E">
      <w:pPr>
        <w:rPr>
          <w:i/>
          <w:iCs/>
        </w:rPr>
      </w:pPr>
      <w:r w:rsidRPr="000458D9">
        <w:rPr>
          <w:rFonts w:eastAsia="Times New Roman"/>
        </w:rPr>
        <w:t>TS 33.536 defines long-term credentials as</w:t>
      </w:r>
      <w:r w:rsidRPr="000458D9">
        <w:t xml:space="preserve"> “t</w:t>
      </w:r>
      <w:r w:rsidRPr="00DD409E">
        <w:rPr>
          <w:rFonts w:eastAsia="Times New Roman"/>
          <w:color w:val="000000"/>
        </w:rPr>
        <w:t xml:space="preserve">he credentials that are provisioned into the UE(s) and form the root of the security of the PC5 unicast link. The credentials may include symmetric key(s) or public/private key pair depending on the particular use case”. </w:t>
      </w:r>
      <w:r w:rsidRPr="000458D9">
        <w:rPr>
          <w:i/>
          <w:iCs/>
        </w:rPr>
        <w:t xml:space="preserve">This definition in TS 33.536 enables multiple protocols for key establishment and authentication based on symmetric keys or public key cryptography; but it leaves out PAKEs. However, </w:t>
      </w:r>
      <w:r w:rsidRPr="00DD409E">
        <w:rPr>
          <w:rFonts w:eastAsia="Times New Roman"/>
          <w:color w:val="000000"/>
        </w:rPr>
        <w:t>PAKE-based schemes are very useful and have been adopted in real-world commercial systems for various use cases such as credential recovery (e.g., SRP-6a in iCloud), device pairing (e.g., third-generation e-passports and readers’ mutual authentication with Machine Readable Zone (MRZ) data used as a shared secret), or end-to-end security (e.g., J-PAKE in Thread) [</w:t>
      </w:r>
      <w:r w:rsidR="002672B5" w:rsidRPr="00E55BC6">
        <w:rPr>
          <w:rFonts w:eastAsia="等线" w:hint="eastAsia"/>
          <w:color w:val="000000"/>
          <w:lang w:eastAsia="zh-CN"/>
        </w:rPr>
        <w:t>17</w:t>
      </w:r>
      <w:r w:rsidRPr="00DD409E">
        <w:rPr>
          <w:rFonts w:eastAsia="Times New Roman"/>
          <w:color w:val="000000"/>
        </w:rPr>
        <w:t>]. IRTF has also performed extensive research and standardisation in this area [</w:t>
      </w:r>
      <w:r w:rsidR="002672B5" w:rsidRPr="00E55BC6">
        <w:rPr>
          <w:rFonts w:eastAsia="等线" w:hint="eastAsia"/>
          <w:color w:val="000000"/>
          <w:lang w:eastAsia="zh-CN"/>
        </w:rPr>
        <w:t>18</w:t>
      </w:r>
      <w:r w:rsidRPr="00DD409E">
        <w:rPr>
          <w:rFonts w:eastAsia="Times New Roman"/>
          <w:color w:val="000000"/>
        </w:rPr>
        <w:t xml:space="preserve">]. </w:t>
      </w:r>
      <w:r w:rsidRPr="000458D9">
        <w:rPr>
          <w:i/>
          <w:iCs/>
        </w:rPr>
        <w:t xml:space="preserve">PAKEs are a type of protocol for authentication and key establishment that are based on passwords. Passwords as such are a type of credentials that may be valid for a variable (e.g., short or long) time period. </w:t>
      </w:r>
    </w:p>
    <w:p w14:paraId="5A93A6CA" w14:textId="4FA7F9CE" w:rsidR="00DD409E" w:rsidRDefault="00DD409E" w:rsidP="00DD409E">
      <w:pPr>
        <w:rPr>
          <w:i/>
          <w:iCs/>
        </w:rPr>
      </w:pPr>
      <w:r w:rsidRPr="000458D9">
        <w:t xml:space="preserve">There are multiple </w:t>
      </w:r>
      <w:r>
        <w:t>features that make PAKEs interesting:</w:t>
      </w:r>
    </w:p>
    <w:p w14:paraId="6D726F2B" w14:textId="7A2736E3" w:rsidR="00DD409E" w:rsidRDefault="00DD409E" w:rsidP="00DD409E">
      <w:pPr>
        <w:pStyle w:val="ac"/>
        <w:widowControl/>
        <w:numPr>
          <w:ilvl w:val="0"/>
          <w:numId w:val="36"/>
        </w:numPr>
        <w:spacing w:line="259" w:lineRule="auto"/>
        <w:ind w:firstLineChars="0"/>
        <w:jc w:val="left"/>
      </w:pPr>
      <w:r>
        <w:t>passwords may be short, and still, PAKEs allow for secure communication links;</w:t>
      </w:r>
    </w:p>
    <w:p w14:paraId="5A1FB204" w14:textId="77777777" w:rsidR="00DD409E" w:rsidRDefault="00DD409E" w:rsidP="00DD409E">
      <w:pPr>
        <w:pStyle w:val="ac"/>
        <w:widowControl/>
        <w:numPr>
          <w:ilvl w:val="0"/>
          <w:numId w:val="36"/>
        </w:numPr>
        <w:spacing w:line="259" w:lineRule="auto"/>
        <w:ind w:firstLineChars="0"/>
        <w:jc w:val="left"/>
      </w:pPr>
      <w:r>
        <w:t>authentication is based on passwords hence allowing for authentication/authorization without the need for a public key infrastructure;</w:t>
      </w:r>
    </w:p>
    <w:p w14:paraId="66790AFC" w14:textId="1C380356" w:rsidR="00DD409E" w:rsidRDefault="00DD409E" w:rsidP="00DD409E">
      <w:pPr>
        <w:pStyle w:val="ac"/>
        <w:widowControl/>
        <w:numPr>
          <w:ilvl w:val="0"/>
          <w:numId w:val="36"/>
        </w:numPr>
        <w:spacing w:line="259" w:lineRule="auto"/>
        <w:ind w:firstLineChars="0"/>
        <w:jc w:val="left"/>
      </w:pPr>
      <w:r>
        <w:t>passwords may be short, thus, passwords may be entered in a device by a user, e.g., to provide authentication in out-of-coverage scenarios or in emergency situations when no other credentials are available;</w:t>
      </w:r>
    </w:p>
    <w:p w14:paraId="4CA748D4" w14:textId="2BE4B0CB" w:rsidR="00DD409E" w:rsidRDefault="00DD409E" w:rsidP="00DD409E">
      <w:pPr>
        <w:pStyle w:val="ac"/>
        <w:widowControl/>
        <w:numPr>
          <w:ilvl w:val="0"/>
          <w:numId w:val="36"/>
        </w:numPr>
        <w:spacing w:line="259" w:lineRule="auto"/>
        <w:ind w:firstLineChars="0"/>
        <w:jc w:val="left"/>
      </w:pPr>
      <w:r>
        <w:t>in augmented PAKEs, the password is not stored in the clear, thus providing protection against impersonation.</w:t>
      </w:r>
    </w:p>
    <w:p w14:paraId="126C650A" w14:textId="5DE234B6" w:rsidR="00677AF1" w:rsidRDefault="00DD409E" w:rsidP="00677AF1">
      <w:pPr>
        <w:pStyle w:val="21"/>
        <w:rPr>
          <w:lang w:val="en-US" w:eastAsia="zh-CN"/>
        </w:rPr>
      </w:pPr>
      <w:r w:rsidRPr="00064B54">
        <w:rPr>
          <w:color w:val="FF0000"/>
        </w:rPr>
        <w:tab/>
      </w:r>
      <w:bookmarkStart w:id="895" w:name="_Toc128427460"/>
      <w:bookmarkStart w:id="896" w:name="_Toc128650498"/>
      <w:r w:rsidR="00677AF1">
        <w:t>6.</w:t>
      </w:r>
      <w:r w:rsidR="00677AF1">
        <w:rPr>
          <w:rFonts w:hint="eastAsia"/>
          <w:lang w:eastAsia="zh-CN"/>
        </w:rPr>
        <w:t>11</w:t>
      </w:r>
      <w:r w:rsidR="00677AF1">
        <w:tab/>
        <w:t>Solution #</w:t>
      </w:r>
      <w:r w:rsidR="00677AF1">
        <w:rPr>
          <w:rFonts w:hint="eastAsia"/>
          <w:lang w:eastAsia="zh-CN"/>
        </w:rPr>
        <w:t>11</w:t>
      </w:r>
      <w:r w:rsidR="00677AF1">
        <w:t xml:space="preserve">: </w:t>
      </w:r>
      <w:r w:rsidR="00677AF1">
        <w:rPr>
          <w:rFonts w:hint="eastAsia"/>
          <w:lang w:val="en-US" w:eastAsia="zh-CN"/>
        </w:rPr>
        <w:t>Security for</w:t>
      </w:r>
      <w:r w:rsidR="00677AF1">
        <w:rPr>
          <w:rFonts w:hint="eastAsia"/>
        </w:rPr>
        <w:t xml:space="preserve"> </w:t>
      </w:r>
      <w:r w:rsidR="00677AF1">
        <w:rPr>
          <w:rFonts w:hint="eastAsia"/>
          <w:lang w:eastAsia="zh-CN"/>
        </w:rPr>
        <w:t>UE-to-UE</w:t>
      </w:r>
      <w:r w:rsidR="00677AF1">
        <w:rPr>
          <w:rFonts w:hint="eastAsia"/>
        </w:rPr>
        <w:t xml:space="preserve"> Relay</w:t>
      </w:r>
      <w:r w:rsidR="00677AF1">
        <w:rPr>
          <w:rFonts w:hint="eastAsia"/>
          <w:lang w:val="en-US" w:eastAsia="zh-CN"/>
        </w:rPr>
        <w:t xml:space="preserve"> (Model A) discovery</w:t>
      </w:r>
      <w:bookmarkEnd w:id="888"/>
      <w:bookmarkEnd w:id="889"/>
      <w:bookmarkEnd w:id="890"/>
      <w:bookmarkEnd w:id="891"/>
      <w:bookmarkEnd w:id="892"/>
      <w:bookmarkEnd w:id="893"/>
      <w:bookmarkEnd w:id="895"/>
      <w:bookmarkEnd w:id="896"/>
    </w:p>
    <w:p w14:paraId="636CF8DD" w14:textId="77777777" w:rsidR="00677AF1" w:rsidRDefault="00677AF1" w:rsidP="00677AF1">
      <w:pPr>
        <w:pStyle w:val="31"/>
      </w:pPr>
      <w:bookmarkStart w:id="897" w:name="_Toc116991493"/>
      <w:bookmarkStart w:id="898" w:name="_Toc116991929"/>
      <w:bookmarkStart w:id="899" w:name="_Toc120125712"/>
      <w:bookmarkStart w:id="900" w:name="_Toc120126145"/>
      <w:bookmarkStart w:id="901" w:name="_Toc120128165"/>
      <w:bookmarkStart w:id="902" w:name="_Toc120132409"/>
      <w:bookmarkStart w:id="903" w:name="_Toc128427461"/>
      <w:bookmarkStart w:id="904" w:name="_Toc128650499"/>
      <w:r>
        <w:t>6.</w:t>
      </w:r>
      <w:r>
        <w:rPr>
          <w:rFonts w:hint="eastAsia"/>
          <w:lang w:eastAsia="zh-CN"/>
        </w:rPr>
        <w:t>11</w:t>
      </w:r>
      <w:r>
        <w:t>.1</w:t>
      </w:r>
      <w:r>
        <w:tab/>
        <w:t>Introduction</w:t>
      </w:r>
      <w:bookmarkEnd w:id="897"/>
      <w:bookmarkEnd w:id="898"/>
      <w:bookmarkEnd w:id="899"/>
      <w:bookmarkEnd w:id="900"/>
      <w:bookmarkEnd w:id="901"/>
      <w:bookmarkEnd w:id="902"/>
      <w:bookmarkEnd w:id="903"/>
      <w:bookmarkEnd w:id="904"/>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905" w:name="_Toc116991494"/>
      <w:bookmarkStart w:id="906" w:name="_Toc116991930"/>
      <w:bookmarkStart w:id="907" w:name="_Toc120125713"/>
      <w:bookmarkStart w:id="908" w:name="_Toc120126146"/>
      <w:bookmarkStart w:id="909" w:name="_Toc120128166"/>
      <w:bookmarkStart w:id="910" w:name="_Toc120132410"/>
      <w:bookmarkStart w:id="911" w:name="_Toc128427462"/>
      <w:bookmarkStart w:id="912" w:name="_Toc128650500"/>
      <w:r>
        <w:t>6.</w:t>
      </w:r>
      <w:r>
        <w:rPr>
          <w:rFonts w:hint="eastAsia"/>
          <w:lang w:eastAsia="zh-CN"/>
        </w:rPr>
        <w:t>11</w:t>
      </w:r>
      <w:r>
        <w:t>.2</w:t>
      </w:r>
      <w:r>
        <w:tab/>
        <w:t>Solution details</w:t>
      </w:r>
      <w:bookmarkEnd w:id="905"/>
      <w:bookmarkEnd w:id="906"/>
      <w:bookmarkEnd w:id="907"/>
      <w:bookmarkEnd w:id="908"/>
      <w:bookmarkEnd w:id="909"/>
      <w:bookmarkEnd w:id="910"/>
      <w:bookmarkEnd w:id="911"/>
      <w:bookmarkEnd w:id="912"/>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5pt;height:8in;mso-position-horizontal-relative:page;mso-position-vertical-relative:page" o:ole="">
            <v:fill o:detectmouseclick="t"/>
            <v:imagedata r:id="rId41" o:title=""/>
            <o:lock v:ext="edit" aspectratio="f"/>
          </v:shape>
          <o:OLEObject Type="Embed" ProgID="Visio.Drawing.15" ShapeID="Object 2" DrawAspect="Content" ObjectID="_1739263150" r:id="rId42">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913" w:name="_Toc116991495"/>
      <w:bookmarkStart w:id="914" w:name="_Toc116991931"/>
      <w:bookmarkStart w:id="915" w:name="_Toc120125714"/>
      <w:bookmarkStart w:id="916" w:name="_Toc120126147"/>
      <w:bookmarkStart w:id="917" w:name="_Toc120128167"/>
      <w:bookmarkStart w:id="918" w:name="_Toc120132411"/>
      <w:bookmarkStart w:id="919" w:name="_Toc128427463"/>
      <w:bookmarkStart w:id="920" w:name="_Toc128650501"/>
      <w:r>
        <w:rPr>
          <w:lang w:val="en-US"/>
        </w:rPr>
        <w:t>6.</w:t>
      </w:r>
      <w:r w:rsidR="00563A10">
        <w:rPr>
          <w:rFonts w:hint="eastAsia"/>
          <w:lang w:val="en-US" w:eastAsia="zh-CN"/>
        </w:rPr>
        <w:t>11</w:t>
      </w:r>
      <w:r>
        <w:rPr>
          <w:lang w:val="en-US"/>
        </w:rPr>
        <w:t>.3</w:t>
      </w:r>
      <w:r>
        <w:rPr>
          <w:lang w:val="en-US"/>
        </w:rPr>
        <w:tab/>
        <w:t>Evaluation</w:t>
      </w:r>
      <w:bookmarkEnd w:id="913"/>
      <w:bookmarkEnd w:id="914"/>
      <w:bookmarkEnd w:id="915"/>
      <w:bookmarkEnd w:id="916"/>
      <w:bookmarkEnd w:id="917"/>
      <w:bookmarkEnd w:id="918"/>
      <w:bookmarkEnd w:id="919"/>
      <w:bookmarkEnd w:id="920"/>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921" w:name="_Toc49353714"/>
      <w:bookmarkStart w:id="922" w:name="_Toc116991496"/>
      <w:bookmarkStart w:id="923" w:name="_Toc116991932"/>
      <w:bookmarkStart w:id="924" w:name="_Toc120125715"/>
      <w:bookmarkStart w:id="925" w:name="_Toc120126148"/>
      <w:bookmarkStart w:id="926" w:name="_Toc120128168"/>
      <w:bookmarkStart w:id="927" w:name="_Toc120132412"/>
      <w:bookmarkStart w:id="928" w:name="_Toc128427464"/>
      <w:bookmarkStart w:id="929" w:name="_Toc128650502"/>
      <w:r>
        <w:t>6.</w:t>
      </w:r>
      <w:r>
        <w:rPr>
          <w:rFonts w:hint="eastAsia"/>
          <w:lang w:eastAsia="zh-CN"/>
        </w:rPr>
        <w:t>12</w:t>
      </w:r>
      <w:r>
        <w:tab/>
        <w:t>Solution #</w:t>
      </w:r>
      <w:r>
        <w:rPr>
          <w:rFonts w:hint="eastAsia"/>
          <w:lang w:eastAsia="zh-CN"/>
        </w:rPr>
        <w:t>12</w:t>
      </w:r>
      <w:r>
        <w:t xml:space="preserve">: </w:t>
      </w:r>
      <w:bookmarkEnd w:id="921"/>
      <w:r>
        <w:t>Security of Layer-2 UE-to-UE Relay and Adaptation Layer</w:t>
      </w:r>
      <w:bookmarkEnd w:id="922"/>
      <w:bookmarkEnd w:id="923"/>
      <w:bookmarkEnd w:id="924"/>
      <w:bookmarkEnd w:id="925"/>
      <w:bookmarkEnd w:id="926"/>
      <w:bookmarkEnd w:id="927"/>
      <w:bookmarkEnd w:id="928"/>
      <w:bookmarkEnd w:id="929"/>
    </w:p>
    <w:p w14:paraId="58CD1FD0" w14:textId="77777777" w:rsidR="00D53808" w:rsidRDefault="00D53808" w:rsidP="00D53808">
      <w:pPr>
        <w:pStyle w:val="31"/>
      </w:pPr>
      <w:bookmarkStart w:id="930" w:name="_Toc49353715"/>
      <w:bookmarkStart w:id="931" w:name="_Toc116991497"/>
      <w:bookmarkStart w:id="932" w:name="_Toc116991933"/>
      <w:bookmarkStart w:id="933" w:name="_Toc120125716"/>
      <w:bookmarkStart w:id="934" w:name="_Toc120126149"/>
      <w:bookmarkStart w:id="935" w:name="_Toc120128169"/>
      <w:bookmarkStart w:id="936" w:name="_Toc120132413"/>
      <w:bookmarkStart w:id="937" w:name="_Toc128427465"/>
      <w:bookmarkStart w:id="938" w:name="_Toc128650503"/>
      <w:r>
        <w:t>6.</w:t>
      </w:r>
      <w:r w:rsidR="00FD17CA">
        <w:rPr>
          <w:rFonts w:hint="eastAsia"/>
          <w:lang w:eastAsia="zh-CN"/>
        </w:rPr>
        <w:t>12</w:t>
      </w:r>
      <w:r>
        <w:t>.1</w:t>
      </w:r>
      <w:r>
        <w:tab/>
      </w:r>
      <w:bookmarkEnd w:id="930"/>
      <w:r>
        <w:t>Introduction</w:t>
      </w:r>
      <w:bookmarkEnd w:id="931"/>
      <w:bookmarkEnd w:id="932"/>
      <w:bookmarkEnd w:id="933"/>
      <w:bookmarkEnd w:id="934"/>
      <w:bookmarkEnd w:id="935"/>
      <w:bookmarkEnd w:id="936"/>
      <w:bookmarkEnd w:id="937"/>
      <w:bookmarkEnd w:id="938"/>
    </w:p>
    <w:p w14:paraId="504A5BF5" w14:textId="77777777" w:rsidR="00D53808" w:rsidRDefault="00D53808" w:rsidP="00D53808">
      <w:r>
        <w:t xml:space="preserve">This contribution proposes a solution to address KI #2: </w:t>
      </w:r>
      <w:r>
        <w:rPr>
          <w:noProof/>
        </w:rPr>
        <w:t xml:space="preserve">Security of UE-to-UE Relay </w:t>
      </w:r>
      <w:bookmarkStart w:id="939" w:name="_Hlk115425292"/>
      <w:r>
        <w:rPr>
          <w:noProof/>
        </w:rPr>
        <w:t xml:space="preserve">and </w:t>
      </w:r>
      <w:r>
        <w:t>Key Issue #</w:t>
      </w:r>
      <w:r>
        <w:rPr>
          <w:rFonts w:hint="eastAsia"/>
          <w:lang w:eastAsia="zh-CN"/>
        </w:rPr>
        <w:t>4</w:t>
      </w:r>
      <w:bookmarkEnd w:id="939"/>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940" w:name="_Toc49353716"/>
      <w:bookmarkStart w:id="941" w:name="_Toc116991498"/>
      <w:bookmarkStart w:id="942" w:name="_Toc116991934"/>
      <w:bookmarkStart w:id="943" w:name="_Toc120125717"/>
      <w:bookmarkStart w:id="944" w:name="_Toc120126150"/>
      <w:bookmarkStart w:id="945" w:name="_Toc120128170"/>
      <w:bookmarkStart w:id="946" w:name="_Toc120132414"/>
      <w:bookmarkStart w:id="947" w:name="_Toc128427466"/>
      <w:bookmarkStart w:id="948" w:name="_Toc128650504"/>
      <w:r>
        <w:lastRenderedPageBreak/>
        <w:t>6.</w:t>
      </w:r>
      <w:r>
        <w:rPr>
          <w:rFonts w:hint="eastAsia"/>
          <w:lang w:eastAsia="zh-CN"/>
        </w:rPr>
        <w:t>12</w:t>
      </w:r>
      <w:r>
        <w:t>.2</w:t>
      </w:r>
      <w:r>
        <w:tab/>
        <w:t>Solution details</w:t>
      </w:r>
      <w:bookmarkEnd w:id="940"/>
      <w:bookmarkEnd w:id="941"/>
      <w:bookmarkEnd w:id="942"/>
      <w:bookmarkEnd w:id="943"/>
      <w:bookmarkEnd w:id="944"/>
      <w:bookmarkEnd w:id="945"/>
      <w:bookmarkEnd w:id="946"/>
      <w:bookmarkEnd w:id="947"/>
      <w:bookmarkEnd w:id="948"/>
    </w:p>
    <w:p w14:paraId="2F004BF7" w14:textId="77777777" w:rsidR="004E6799" w:rsidRDefault="004E6799" w:rsidP="004E6799">
      <w:pPr>
        <w:pStyle w:val="41"/>
      </w:pPr>
      <w:bookmarkStart w:id="949" w:name="_Toc120125718"/>
      <w:bookmarkStart w:id="950" w:name="_Toc120126151"/>
      <w:bookmarkStart w:id="951" w:name="_Toc120128171"/>
      <w:bookmarkStart w:id="952" w:name="_Toc120132415"/>
      <w:bookmarkStart w:id="953" w:name="_Toc128427467"/>
      <w:bookmarkStart w:id="954" w:name="_Toc128650505"/>
      <w:r>
        <w:t>6.12.2.1</w:t>
      </w:r>
      <w:r>
        <w:tab/>
      </w:r>
      <w:r w:rsidRPr="00021033">
        <w:t>End-to-End PC5 unicast link establishment</w:t>
      </w:r>
      <w:r>
        <w:t xml:space="preserve"> </w:t>
      </w:r>
      <w:r w:rsidRPr="00021033">
        <w:t>and data forwarding</w:t>
      </w:r>
      <w:bookmarkEnd w:id="949"/>
      <w:bookmarkEnd w:id="950"/>
      <w:bookmarkEnd w:id="951"/>
      <w:bookmarkEnd w:id="952"/>
      <w:bookmarkEnd w:id="953"/>
      <w:bookmarkEnd w:id="954"/>
    </w:p>
    <w:p w14:paraId="3A766F19" w14:textId="77777777" w:rsidR="00D53808" w:rsidRDefault="00D53808" w:rsidP="00D53808">
      <w:pPr>
        <w:jc w:val="center"/>
      </w:pPr>
      <w:r>
        <w:object w:dxaOrig="8412" w:dyaOrig="6408" w14:anchorId="6020F868">
          <v:shape id="_x0000_i1041" type="#_x0000_t75" style="width:420.5pt;height:320.25pt" o:ole="">
            <v:imagedata r:id="rId43" o:title="" cropbottom="1627f" cropleft="1221f" cropright="1281f"/>
          </v:shape>
          <o:OLEObject Type="Embed" ProgID="Visio.Drawing.15" ShapeID="_x0000_i1041" DrawAspect="Content" ObjectID="_1739263151" r:id="rId44"/>
        </w:object>
      </w:r>
    </w:p>
    <w:p w14:paraId="09D1830B" w14:textId="77777777" w:rsidR="004E6799" w:rsidRDefault="004E6799" w:rsidP="004E6799">
      <w:pPr>
        <w:jc w:val="center"/>
        <w:rPr>
          <w:b/>
          <w:bCs/>
        </w:rPr>
      </w:pPr>
      <w:bookmarkStart w:id="955"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955"/>
      <w:r>
        <w:rPr>
          <w:b/>
          <w:bCs/>
          <w:noProof/>
        </w:rPr>
        <w:t>.1-1</w:t>
      </w:r>
      <w:r>
        <w:rPr>
          <w:b/>
          <w:bCs/>
        </w:rPr>
        <w:t xml:space="preserve">: </w:t>
      </w:r>
      <w:bookmarkStart w:id="956" w:name="_Hlk118461688"/>
      <w:r>
        <w:rPr>
          <w:b/>
          <w:bCs/>
        </w:rPr>
        <w:t xml:space="preserve">End-to-End PC5 unicast link establishment </w:t>
      </w:r>
      <w:bookmarkEnd w:id="956"/>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957" w:name="_Toc116991499"/>
      <w:bookmarkStart w:id="958" w:name="_Toc116991935"/>
    </w:p>
    <w:p w14:paraId="20B16D66" w14:textId="77777777" w:rsidR="00BB3DDC" w:rsidRDefault="00BB3DDC" w:rsidP="00BB3DDC">
      <w:pPr>
        <w:pStyle w:val="41"/>
      </w:pPr>
      <w:bookmarkStart w:id="959" w:name="_Toc120125719"/>
      <w:bookmarkStart w:id="960" w:name="_Toc120126152"/>
      <w:bookmarkStart w:id="961" w:name="_Toc120128172"/>
      <w:bookmarkStart w:id="962" w:name="_Toc120132416"/>
      <w:bookmarkStart w:id="963" w:name="_Toc128427468"/>
      <w:bookmarkStart w:id="964" w:name="_Toc128650506"/>
      <w:r>
        <w:t>6.12.2.2</w:t>
      </w:r>
      <w:r>
        <w:tab/>
        <w:t>P</w:t>
      </w:r>
      <w:r w:rsidRPr="00021033">
        <w:t xml:space="preserve">rivacy of identifiers </w:t>
      </w:r>
      <w:r>
        <w:t>for</w:t>
      </w:r>
      <w:r w:rsidRPr="00021033">
        <w:t xml:space="preserve"> End-to-End PC5 unicast link</w:t>
      </w:r>
      <w:bookmarkEnd w:id="959"/>
      <w:bookmarkEnd w:id="960"/>
      <w:bookmarkEnd w:id="961"/>
      <w:bookmarkEnd w:id="962"/>
      <w:bookmarkEnd w:id="963"/>
      <w:bookmarkEnd w:id="964"/>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965"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965"/>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BB3DDC">
      <w:pPr>
        <w:pStyle w:val="EditorsNote"/>
        <w:jc w:val="center"/>
      </w:pPr>
      <w:r w:rsidRPr="00C40E04">
        <w:object w:dxaOrig="11926" w:dyaOrig="8311" w14:anchorId="77007083">
          <v:shape id="_x0000_i1042" type="#_x0000_t75" style="width:413.55pt;height:289.75pt" o:ole="">
            <v:imagedata r:id="rId45" o:title=""/>
          </v:shape>
          <o:OLEObject Type="Embed" ProgID="Visio.Drawing.15" ShapeID="_x0000_i1042" DrawAspect="Content" ObjectID="_1739263152" r:id="rId46"/>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31"/>
      </w:pPr>
      <w:bookmarkStart w:id="966" w:name="_Toc120125720"/>
      <w:bookmarkStart w:id="967" w:name="_Toc120126153"/>
      <w:bookmarkStart w:id="968" w:name="_Toc120128173"/>
      <w:bookmarkStart w:id="969" w:name="_Toc120132417"/>
      <w:bookmarkStart w:id="970" w:name="_Toc128427469"/>
      <w:bookmarkStart w:id="971" w:name="_Toc128650507"/>
      <w:r>
        <w:t>6.</w:t>
      </w:r>
      <w:r w:rsidR="00FD17CA">
        <w:rPr>
          <w:rFonts w:hint="eastAsia"/>
          <w:lang w:eastAsia="zh-CN"/>
        </w:rPr>
        <w:t>12</w:t>
      </w:r>
      <w:r>
        <w:t>.3</w:t>
      </w:r>
      <w:r>
        <w:tab/>
        <w:t>Evaluation</w:t>
      </w:r>
      <w:bookmarkEnd w:id="957"/>
      <w:bookmarkEnd w:id="958"/>
      <w:bookmarkEnd w:id="966"/>
      <w:bookmarkEnd w:id="967"/>
      <w:bookmarkEnd w:id="968"/>
      <w:bookmarkEnd w:id="969"/>
      <w:bookmarkEnd w:id="970"/>
      <w:bookmarkEnd w:id="971"/>
      <w:r>
        <w:t xml:space="preserve"> </w:t>
      </w:r>
    </w:p>
    <w:p w14:paraId="26CCA489" w14:textId="77777777" w:rsidR="004D4213" w:rsidRDefault="004D4213" w:rsidP="004D4213">
      <w:pPr>
        <w:rPr>
          <w:lang w:eastAsia="zh-CN"/>
        </w:rPr>
      </w:pPr>
      <w:bookmarkStart w:id="972" w:name="_Toc116991500"/>
      <w:bookmarkStart w:id="973" w:name="_Toc116991936"/>
      <w:bookmarkStart w:id="974" w:name="_Toc120125721"/>
      <w:bookmarkStart w:id="975" w:name="_Toc120126154"/>
      <w:bookmarkStart w:id="976" w:name="_Toc120128174"/>
      <w:bookmarkStart w:id="977"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72844F5E" w14:textId="77777777" w:rsidR="00DA5E25" w:rsidRDefault="00DA5E25" w:rsidP="00DA5E25">
      <w:r>
        <w:lastRenderedPageBreak/>
        <w:t>During E2E link security establishment</w:t>
      </w:r>
      <w:r>
        <w:rPr>
          <w:lang w:eastAsia="zh-CN"/>
        </w:rPr>
        <w:t xml:space="preserve">, the L2 UE-to-UE Relay creates a mapping between its Relay specific </w:t>
      </w:r>
      <w:r>
        <w:t>MSB and LSB of K</w:t>
      </w:r>
      <w:r w:rsidRPr="00C9452C">
        <w:rPr>
          <w:vertAlign w:val="subscript"/>
        </w:rPr>
        <w:t>NRP-sess</w:t>
      </w:r>
      <w:r>
        <w:t xml:space="preserve"> ID respectively with Source UE's MSB of K</w:t>
      </w:r>
      <w:r w:rsidRPr="00C9452C">
        <w:rPr>
          <w:vertAlign w:val="subscript"/>
        </w:rPr>
        <w:t>NRP-sess</w:t>
      </w:r>
      <w:r>
        <w:t xml:space="preserve"> ID, and Target UE's LSB of K</w:t>
      </w:r>
      <w:r w:rsidRPr="00C9452C">
        <w:rPr>
          <w:vertAlign w:val="subscript"/>
        </w:rPr>
        <w:t>NRP-sess</w:t>
      </w:r>
      <w:r>
        <w:t xml:space="preserve"> ID. </w:t>
      </w:r>
      <w:r>
        <w:rPr>
          <w:lang w:eastAsia="zh-CN"/>
        </w:rPr>
        <w:t xml:space="preserve">The Relay forwards messages and data between </w:t>
      </w:r>
      <w:r>
        <w:t>Source and Target UE by replacing the security context E2E identifiers (i.e., MSB or LSB of K</w:t>
      </w:r>
      <w:r w:rsidRPr="00C9452C">
        <w:rPr>
          <w:vertAlign w:val="subscript"/>
        </w:rPr>
        <w:t>NRP-sess</w:t>
      </w:r>
      <w:r>
        <w:t xml:space="preserve"> ID) in the PDCP header with relay specific identifiers according to the above mapping.</w:t>
      </w:r>
    </w:p>
    <w:p w14:paraId="5214F739" w14:textId="77777777" w:rsidR="004D4213" w:rsidRDefault="004D4213" w:rsidP="004D4213">
      <w:r>
        <w:rPr>
          <w:lang w:eastAsia="zh-CN"/>
        </w:rPr>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21"/>
      </w:pPr>
      <w:bookmarkStart w:id="978" w:name="_Toc128427470"/>
      <w:bookmarkStart w:id="979" w:name="_Toc128650508"/>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972"/>
      <w:bookmarkEnd w:id="973"/>
      <w:bookmarkEnd w:id="974"/>
      <w:bookmarkEnd w:id="975"/>
      <w:bookmarkEnd w:id="976"/>
      <w:bookmarkEnd w:id="977"/>
      <w:bookmarkEnd w:id="978"/>
      <w:bookmarkEnd w:id="979"/>
    </w:p>
    <w:p w14:paraId="767D8DAF" w14:textId="77777777" w:rsidR="00CA63CA" w:rsidRDefault="00CA63CA" w:rsidP="00CA63CA">
      <w:pPr>
        <w:pStyle w:val="31"/>
      </w:pPr>
      <w:bookmarkStart w:id="980" w:name="_Toc116991501"/>
      <w:bookmarkStart w:id="981" w:name="_Toc116991937"/>
      <w:bookmarkStart w:id="982" w:name="_Toc120125722"/>
      <w:bookmarkStart w:id="983" w:name="_Toc120126155"/>
      <w:bookmarkStart w:id="984" w:name="_Toc120128175"/>
      <w:bookmarkStart w:id="985" w:name="_Toc120132419"/>
      <w:bookmarkStart w:id="986" w:name="_Toc128427471"/>
      <w:bookmarkStart w:id="987" w:name="_Toc116991504"/>
      <w:bookmarkStart w:id="988" w:name="_Toc116991940"/>
      <w:bookmarkStart w:id="989" w:name="_Toc128650509"/>
      <w:r>
        <w:t>6.</w:t>
      </w:r>
      <w:r>
        <w:rPr>
          <w:rFonts w:hint="eastAsia"/>
          <w:lang w:eastAsia="zh-CN"/>
        </w:rPr>
        <w:t>13</w:t>
      </w:r>
      <w:r>
        <w:t>.1</w:t>
      </w:r>
      <w:r>
        <w:tab/>
        <w:t>Introduction</w:t>
      </w:r>
      <w:bookmarkEnd w:id="980"/>
      <w:bookmarkEnd w:id="981"/>
      <w:bookmarkEnd w:id="982"/>
      <w:bookmarkEnd w:id="983"/>
      <w:bookmarkEnd w:id="984"/>
      <w:bookmarkEnd w:id="985"/>
      <w:bookmarkEnd w:id="986"/>
      <w:bookmarkEnd w:id="989"/>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31"/>
      </w:pPr>
      <w:bookmarkStart w:id="990" w:name="_Toc116991502"/>
      <w:bookmarkStart w:id="991" w:name="_Toc116991938"/>
      <w:bookmarkStart w:id="992" w:name="_Toc120125723"/>
      <w:bookmarkStart w:id="993" w:name="_Toc120126156"/>
      <w:bookmarkStart w:id="994" w:name="_Toc120128176"/>
      <w:bookmarkStart w:id="995" w:name="_Toc120132420"/>
      <w:bookmarkStart w:id="996" w:name="_Toc128427472"/>
      <w:bookmarkStart w:id="997" w:name="_Toc120125725"/>
      <w:bookmarkStart w:id="998" w:name="_Toc120126158"/>
      <w:bookmarkStart w:id="999" w:name="_Toc120128178"/>
      <w:bookmarkStart w:id="1000" w:name="_Toc120132422"/>
      <w:bookmarkStart w:id="1001" w:name="_Toc128650510"/>
      <w:r>
        <w:t>6.</w:t>
      </w:r>
      <w:r>
        <w:rPr>
          <w:rFonts w:hint="eastAsia"/>
          <w:lang w:eastAsia="zh-CN"/>
        </w:rPr>
        <w:t>13</w:t>
      </w:r>
      <w:r>
        <w:t>.2</w:t>
      </w:r>
      <w:r>
        <w:tab/>
        <w:t>Solution details</w:t>
      </w:r>
      <w:bookmarkEnd w:id="990"/>
      <w:bookmarkEnd w:id="991"/>
      <w:bookmarkEnd w:id="992"/>
      <w:bookmarkEnd w:id="993"/>
      <w:bookmarkEnd w:id="994"/>
      <w:bookmarkEnd w:id="995"/>
      <w:bookmarkEnd w:id="996"/>
      <w:bookmarkEnd w:id="1001"/>
    </w:p>
    <w:p w14:paraId="7E37C337" w14:textId="77777777" w:rsidR="00396066" w:rsidRDefault="00396066" w:rsidP="00396066">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3C491AF4" w14:textId="3FB2E05C" w:rsidR="00396066" w:rsidRDefault="00396066" w:rsidP="00396066">
      <w:pPr>
        <w:jc w:val="center"/>
      </w:pPr>
    </w:p>
    <w:p w14:paraId="5B9BD3C9" w14:textId="77777777" w:rsidR="00396066" w:rsidRDefault="00396066" w:rsidP="00396066">
      <w:pPr>
        <w:jc w:val="center"/>
      </w:pPr>
      <w:r>
        <w:object w:dxaOrig="11904" w:dyaOrig="10993" w14:anchorId="142602BF">
          <v:shape id="_x0000_i1043" type="#_x0000_t75" style="width:443.5pt;height:409.55pt" o:ole="">
            <v:imagedata r:id="rId47" o:title=""/>
          </v:shape>
          <o:OLEObject Type="Embed" ProgID="Visio.Drawing.15" ShapeID="_x0000_i1043" DrawAspect="Content" ObjectID="_1739263153" r:id="rId48"/>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31"/>
      </w:pPr>
      <w:bookmarkStart w:id="1002" w:name="_Toc116991503"/>
      <w:bookmarkStart w:id="1003" w:name="_Toc116991939"/>
      <w:bookmarkStart w:id="1004" w:name="_Toc120125724"/>
      <w:bookmarkStart w:id="1005" w:name="_Toc120126157"/>
      <w:bookmarkStart w:id="1006" w:name="_Toc120128177"/>
      <w:bookmarkStart w:id="1007" w:name="_Toc120132421"/>
      <w:bookmarkStart w:id="1008" w:name="_Toc128427473"/>
      <w:bookmarkStart w:id="1009" w:name="_Toc128650511"/>
      <w:r>
        <w:t>6.</w:t>
      </w:r>
      <w:r>
        <w:rPr>
          <w:rFonts w:hint="eastAsia"/>
          <w:lang w:eastAsia="zh-CN"/>
        </w:rPr>
        <w:t>13</w:t>
      </w:r>
      <w:r>
        <w:t>.3</w:t>
      </w:r>
      <w:r>
        <w:tab/>
        <w:t>Evaluation</w:t>
      </w:r>
      <w:bookmarkEnd w:id="1002"/>
      <w:bookmarkEnd w:id="1003"/>
      <w:bookmarkEnd w:id="1004"/>
      <w:bookmarkEnd w:id="1005"/>
      <w:bookmarkEnd w:id="1006"/>
      <w:bookmarkEnd w:id="1007"/>
      <w:bookmarkEnd w:id="1008"/>
      <w:bookmarkEnd w:id="1009"/>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21"/>
      </w:pPr>
      <w:bookmarkStart w:id="1010" w:name="_Toc128427474"/>
      <w:bookmarkStart w:id="1011" w:name="_Toc128650512"/>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987"/>
      <w:bookmarkEnd w:id="988"/>
      <w:bookmarkEnd w:id="997"/>
      <w:bookmarkEnd w:id="998"/>
      <w:bookmarkEnd w:id="999"/>
      <w:bookmarkEnd w:id="1000"/>
      <w:bookmarkEnd w:id="1010"/>
      <w:bookmarkEnd w:id="1011"/>
    </w:p>
    <w:p w14:paraId="56F9708F" w14:textId="77777777" w:rsidR="003B601F" w:rsidRDefault="003B601F" w:rsidP="003B601F">
      <w:pPr>
        <w:pStyle w:val="31"/>
      </w:pPr>
      <w:bookmarkStart w:id="1012" w:name="_Toc116991505"/>
      <w:bookmarkStart w:id="1013" w:name="_Toc116991941"/>
      <w:bookmarkStart w:id="1014" w:name="_Toc120125726"/>
      <w:bookmarkStart w:id="1015" w:name="_Toc120126159"/>
      <w:bookmarkStart w:id="1016" w:name="_Toc120128179"/>
      <w:bookmarkStart w:id="1017" w:name="_Toc120132423"/>
      <w:bookmarkStart w:id="1018" w:name="_Toc128427475"/>
      <w:bookmarkStart w:id="1019" w:name="_Toc128650513"/>
      <w:r>
        <w:t>6.</w:t>
      </w:r>
      <w:r>
        <w:rPr>
          <w:rFonts w:hint="eastAsia"/>
          <w:lang w:eastAsia="zh-CN"/>
        </w:rPr>
        <w:t>14</w:t>
      </w:r>
      <w:r>
        <w:t>.1</w:t>
      </w:r>
      <w:r>
        <w:tab/>
        <w:t>Introduction</w:t>
      </w:r>
      <w:bookmarkEnd w:id="1012"/>
      <w:bookmarkEnd w:id="1013"/>
      <w:bookmarkEnd w:id="1014"/>
      <w:bookmarkEnd w:id="1015"/>
      <w:bookmarkEnd w:id="1016"/>
      <w:bookmarkEnd w:id="1017"/>
      <w:bookmarkEnd w:id="1018"/>
      <w:bookmarkEnd w:id="1019"/>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1020" w:name="_Hlk116490424"/>
      <w:r>
        <w:t>New security keys are necessary since the K</w:t>
      </w:r>
      <w:r>
        <w:rPr>
          <w:vertAlign w:val="subscript"/>
        </w:rPr>
        <w:t>NRP-sess</w:t>
      </w:r>
      <w:r>
        <w:t xml:space="preserve"> is derived per unicast link as per </w:t>
      </w:r>
      <w:bookmarkStart w:id="1021" w:name="_Hlk116490385"/>
      <w:r>
        <w:t xml:space="preserve">TS 33.536, clause </w:t>
      </w:r>
      <w:r w:rsidRPr="008E67A7">
        <w:t>5.3.3.1.2.</w:t>
      </w:r>
      <w:r>
        <w:t>1</w:t>
      </w:r>
      <w:bookmarkEnd w:id="1021"/>
      <w:r>
        <w:t xml:space="preserve">. </w:t>
      </w:r>
      <w:bookmarkEnd w:id="1020"/>
    </w:p>
    <w:p w14:paraId="7BF0128A" w14:textId="276DC79A" w:rsidR="003B601F" w:rsidRPr="003B5E37" w:rsidRDefault="003B601F" w:rsidP="00D24DD1">
      <w:pPr>
        <w:pStyle w:val="ac"/>
        <w:ind w:firstLineChars="0" w:firstLine="0"/>
        <w:jc w:val="left"/>
        <w:rPr>
          <w:rFonts w:eastAsia="宋体"/>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1022" w:name="_Toc116991506"/>
      <w:bookmarkStart w:id="1023" w:name="_Toc116991942"/>
      <w:bookmarkStart w:id="1024" w:name="_Toc120125727"/>
      <w:bookmarkStart w:id="1025" w:name="_Toc120126160"/>
      <w:bookmarkStart w:id="1026" w:name="_Toc120128180"/>
      <w:bookmarkStart w:id="1027" w:name="_Toc120132424"/>
      <w:bookmarkStart w:id="1028" w:name="_Toc128427476"/>
      <w:bookmarkStart w:id="1029" w:name="_Toc128650514"/>
      <w:r>
        <w:t>6.</w:t>
      </w:r>
      <w:r>
        <w:rPr>
          <w:rFonts w:hint="eastAsia"/>
          <w:lang w:eastAsia="zh-CN"/>
        </w:rPr>
        <w:t>14</w:t>
      </w:r>
      <w:r>
        <w:t>.2</w:t>
      </w:r>
      <w:r>
        <w:tab/>
        <w:t>Solution details</w:t>
      </w:r>
      <w:bookmarkEnd w:id="1022"/>
      <w:bookmarkEnd w:id="1023"/>
      <w:bookmarkEnd w:id="1024"/>
      <w:bookmarkEnd w:id="1025"/>
      <w:bookmarkEnd w:id="1026"/>
      <w:bookmarkEnd w:id="1027"/>
      <w:bookmarkEnd w:id="1028"/>
      <w:bookmarkEnd w:id="1029"/>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4" type="#_x0000_t75" style="width:480.4pt;height:320.85pt" o:ole="">
            <v:imagedata r:id="rId49" o:title=""/>
          </v:shape>
          <o:OLEObject Type="Embed" ProgID="Visio.Drawing.15" ShapeID="_x0000_i1044" DrawAspect="Content" ObjectID="_1739263154" r:id="rId50"/>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ac"/>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1030" w:name="_Hlk116497040"/>
      <w:r>
        <w:t>of K</w:t>
      </w:r>
      <w:r w:rsidRPr="0003543F">
        <w:rPr>
          <w:vertAlign w:val="subscript"/>
        </w:rPr>
        <w:t>NRP-sess</w:t>
      </w:r>
      <w:r>
        <w:t xml:space="preserve">  ID</w:t>
      </w:r>
      <w:bookmarkEnd w:id="1030"/>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1031" w:name="_Toc116991507"/>
      <w:bookmarkStart w:id="1032" w:name="_Toc116991943"/>
      <w:bookmarkStart w:id="1033" w:name="_Toc120125728"/>
      <w:bookmarkStart w:id="1034" w:name="_Toc120126161"/>
      <w:bookmarkStart w:id="1035" w:name="_Toc120128181"/>
      <w:bookmarkStart w:id="1036" w:name="_Toc120132425"/>
      <w:bookmarkStart w:id="1037" w:name="_Toc128427477"/>
      <w:bookmarkStart w:id="1038" w:name="_Toc128650515"/>
      <w:r>
        <w:t>6.</w:t>
      </w:r>
      <w:r w:rsidR="009D318A">
        <w:rPr>
          <w:rFonts w:hint="eastAsia"/>
          <w:lang w:eastAsia="zh-CN"/>
        </w:rPr>
        <w:t>14</w:t>
      </w:r>
      <w:r>
        <w:t>.3</w:t>
      </w:r>
      <w:r>
        <w:tab/>
        <w:t>Evaluation</w:t>
      </w:r>
      <w:bookmarkEnd w:id="1031"/>
      <w:bookmarkEnd w:id="1032"/>
      <w:bookmarkEnd w:id="1033"/>
      <w:bookmarkEnd w:id="1034"/>
      <w:bookmarkEnd w:id="1035"/>
      <w:bookmarkEnd w:id="1036"/>
      <w:bookmarkEnd w:id="1037"/>
      <w:bookmarkEnd w:id="1038"/>
      <w:r>
        <w:t xml:space="preserve"> </w:t>
      </w:r>
    </w:p>
    <w:p w14:paraId="6A40D170" w14:textId="77777777" w:rsidR="004D4213" w:rsidRDefault="004D4213" w:rsidP="004D4213">
      <w:bookmarkStart w:id="1039" w:name="_Toc116991508"/>
      <w:bookmarkStart w:id="1040" w:name="_Toc116991944"/>
      <w:bookmarkStart w:id="1041" w:name="_Toc120125729"/>
      <w:bookmarkStart w:id="1042" w:name="_Toc120126162"/>
      <w:bookmarkStart w:id="1043" w:name="_Toc120128182"/>
      <w:bookmarkStart w:id="1044" w:name="_Toc120132426"/>
      <w:bookmarkStart w:id="1045" w:name="_Toc87885898"/>
      <w:bookmarkStart w:id="1046"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21"/>
      </w:pPr>
      <w:bookmarkStart w:id="1047" w:name="_Toc128427478"/>
      <w:bookmarkStart w:id="1048" w:name="_Toc128650516"/>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1039"/>
      <w:bookmarkEnd w:id="1040"/>
      <w:bookmarkEnd w:id="1041"/>
      <w:bookmarkEnd w:id="1042"/>
      <w:bookmarkEnd w:id="1043"/>
      <w:bookmarkEnd w:id="1044"/>
      <w:bookmarkEnd w:id="1047"/>
      <w:bookmarkEnd w:id="1048"/>
    </w:p>
    <w:p w14:paraId="02AC04CC" w14:textId="77777777" w:rsidR="003F5FF3" w:rsidRDefault="003F5FF3" w:rsidP="003F5FF3">
      <w:pPr>
        <w:pStyle w:val="31"/>
      </w:pPr>
      <w:bookmarkStart w:id="1049" w:name="_Toc116991509"/>
      <w:bookmarkStart w:id="1050" w:name="_Toc116991945"/>
      <w:bookmarkStart w:id="1051" w:name="_Toc120125730"/>
      <w:bookmarkStart w:id="1052" w:name="_Toc120126163"/>
      <w:bookmarkStart w:id="1053" w:name="_Toc120128183"/>
      <w:bookmarkStart w:id="1054" w:name="_Toc120132427"/>
      <w:bookmarkStart w:id="1055" w:name="_Toc128427479"/>
      <w:bookmarkStart w:id="1056" w:name="_Toc116991511"/>
      <w:bookmarkStart w:id="1057" w:name="_Toc116991947"/>
      <w:bookmarkStart w:id="1058" w:name="_Toc120125732"/>
      <w:bookmarkStart w:id="1059" w:name="_Toc120126165"/>
      <w:bookmarkStart w:id="1060" w:name="_Toc120128185"/>
      <w:bookmarkStart w:id="1061" w:name="_Toc120132429"/>
      <w:bookmarkStart w:id="1062" w:name="_Toc128650517"/>
      <w:r>
        <w:t>6.</w:t>
      </w:r>
      <w:r>
        <w:rPr>
          <w:rFonts w:hint="eastAsia"/>
          <w:lang w:eastAsia="zh-CN"/>
        </w:rPr>
        <w:t>15</w:t>
      </w:r>
      <w:r>
        <w:t>.1</w:t>
      </w:r>
      <w:r>
        <w:tab/>
        <w:t>Introduction</w:t>
      </w:r>
      <w:bookmarkEnd w:id="1049"/>
      <w:bookmarkEnd w:id="1050"/>
      <w:bookmarkEnd w:id="1051"/>
      <w:bookmarkEnd w:id="1052"/>
      <w:bookmarkEnd w:id="1053"/>
      <w:bookmarkEnd w:id="1054"/>
      <w:bookmarkEnd w:id="1055"/>
      <w:bookmarkEnd w:id="1062"/>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31"/>
      </w:pPr>
      <w:bookmarkStart w:id="1063" w:name="_Toc116991510"/>
      <w:bookmarkStart w:id="1064" w:name="_Toc116991946"/>
      <w:bookmarkStart w:id="1065" w:name="_Toc120125731"/>
      <w:bookmarkStart w:id="1066" w:name="_Toc120126164"/>
      <w:bookmarkStart w:id="1067" w:name="_Toc120128184"/>
      <w:bookmarkStart w:id="1068" w:name="_Toc120132428"/>
      <w:bookmarkStart w:id="1069" w:name="_Toc128427480"/>
      <w:bookmarkStart w:id="1070" w:name="_Toc128650518"/>
      <w:r>
        <w:t>6.</w:t>
      </w:r>
      <w:r>
        <w:rPr>
          <w:rFonts w:hint="eastAsia"/>
          <w:lang w:eastAsia="zh-CN"/>
        </w:rPr>
        <w:t>15</w:t>
      </w:r>
      <w:r>
        <w:t>.2</w:t>
      </w:r>
      <w:r>
        <w:tab/>
        <w:t>Solution details</w:t>
      </w:r>
      <w:bookmarkEnd w:id="1063"/>
      <w:bookmarkEnd w:id="1064"/>
      <w:bookmarkEnd w:id="1065"/>
      <w:bookmarkEnd w:id="1066"/>
      <w:bookmarkEnd w:id="1067"/>
      <w:bookmarkEnd w:id="1068"/>
      <w:bookmarkEnd w:id="1069"/>
      <w:bookmarkEnd w:id="1070"/>
    </w:p>
    <w:p w14:paraId="50DAC9BD" w14:textId="6EE1D5FF" w:rsidR="003F5FF3" w:rsidRPr="00903E44" w:rsidRDefault="007353B5" w:rsidP="003F5FF3">
      <w:pPr>
        <w:jc w:val="center"/>
        <w:rPr>
          <w:rFonts w:ascii="Arial" w:hAnsi="Arial" w:cs="Arial"/>
          <w:b/>
          <w:bCs/>
        </w:rPr>
      </w:pPr>
      <w:r>
        <w:rPr>
          <w:rFonts w:ascii="Arial" w:hAnsi="Arial" w:cs="Arial"/>
          <w:b/>
          <w:noProof/>
          <w:lang w:val="en-US" w:eastAsia="zh-CN"/>
        </w:rPr>
        <w:pict w14:anchorId="7B545F88">
          <v:shape id="Picture 21" o:spid="_x0000_i1045" type="#_x0000_t75" style="width:482.1pt;height:168.75pt;visibility:visible;mso-wrap-style:square">
            <v:imagedata r:id="rId51" o:title=""/>
            <o:lock v:ext="edit" aspectratio="f"/>
          </v:shape>
        </w:pict>
      </w:r>
    </w:p>
    <w:p w14:paraId="747A49D9" w14:textId="77777777" w:rsidR="003F5FF3" w:rsidRPr="00903E44" w:rsidRDefault="003F5FF3" w:rsidP="003F5FF3">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31"/>
      </w:pPr>
      <w:bookmarkStart w:id="1071" w:name="_Toc128427481"/>
      <w:bookmarkStart w:id="1072" w:name="_Toc116991512"/>
      <w:bookmarkStart w:id="1073" w:name="_Toc116991948"/>
      <w:bookmarkStart w:id="1074" w:name="_Toc128650519"/>
      <w:bookmarkEnd w:id="1045"/>
      <w:bookmarkEnd w:id="1046"/>
      <w:bookmarkEnd w:id="1056"/>
      <w:bookmarkEnd w:id="1057"/>
      <w:bookmarkEnd w:id="1058"/>
      <w:bookmarkEnd w:id="1059"/>
      <w:bookmarkEnd w:id="1060"/>
      <w:bookmarkEnd w:id="1061"/>
      <w:r>
        <w:t>6.</w:t>
      </w:r>
      <w:r>
        <w:rPr>
          <w:rFonts w:hint="eastAsia"/>
          <w:lang w:eastAsia="zh-CN"/>
        </w:rPr>
        <w:t>15</w:t>
      </w:r>
      <w:r>
        <w:t>.3</w:t>
      </w:r>
      <w:r>
        <w:tab/>
        <w:t>Evaluation</w:t>
      </w:r>
      <w:bookmarkEnd w:id="1071"/>
      <w:bookmarkEnd w:id="1074"/>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21"/>
      </w:pPr>
      <w:bookmarkStart w:id="1075" w:name="_Toc120125733"/>
      <w:bookmarkStart w:id="1076" w:name="_Toc120126166"/>
      <w:bookmarkStart w:id="1077" w:name="_Toc120128186"/>
      <w:bookmarkStart w:id="1078" w:name="_Toc120132430"/>
      <w:bookmarkStart w:id="1079" w:name="_Toc128427482"/>
      <w:bookmarkStart w:id="1080" w:name="_Toc128650520"/>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072"/>
      <w:bookmarkEnd w:id="1073"/>
      <w:bookmarkEnd w:id="1075"/>
      <w:bookmarkEnd w:id="1076"/>
      <w:bookmarkEnd w:id="1077"/>
      <w:bookmarkEnd w:id="1078"/>
      <w:bookmarkEnd w:id="1079"/>
      <w:bookmarkEnd w:id="1080"/>
    </w:p>
    <w:p w14:paraId="037CDE0C" w14:textId="77777777" w:rsidR="00D61421" w:rsidRDefault="00D61421" w:rsidP="00D61421">
      <w:pPr>
        <w:pStyle w:val="31"/>
      </w:pPr>
      <w:bookmarkStart w:id="1081" w:name="_Toc116991513"/>
      <w:bookmarkStart w:id="1082" w:name="_Toc116991949"/>
      <w:bookmarkStart w:id="1083" w:name="_Toc120125734"/>
      <w:bookmarkStart w:id="1084" w:name="_Toc120126167"/>
      <w:bookmarkStart w:id="1085" w:name="_Toc120128187"/>
      <w:bookmarkStart w:id="1086" w:name="_Toc120132431"/>
      <w:bookmarkStart w:id="1087" w:name="_Toc128427483"/>
      <w:bookmarkStart w:id="1088" w:name="_Toc116991516"/>
      <w:bookmarkStart w:id="1089" w:name="_Toc116991952"/>
      <w:bookmarkStart w:id="1090" w:name="_Toc128650521"/>
      <w:r>
        <w:t>6.</w:t>
      </w:r>
      <w:r>
        <w:rPr>
          <w:rFonts w:hint="eastAsia"/>
          <w:lang w:eastAsia="zh-CN"/>
        </w:rPr>
        <w:t>16</w:t>
      </w:r>
      <w:r>
        <w:t>.1</w:t>
      </w:r>
      <w:r>
        <w:tab/>
        <w:t>Introduction</w:t>
      </w:r>
      <w:bookmarkEnd w:id="1081"/>
      <w:bookmarkEnd w:id="1082"/>
      <w:bookmarkEnd w:id="1083"/>
      <w:bookmarkEnd w:id="1084"/>
      <w:bookmarkEnd w:id="1085"/>
      <w:bookmarkEnd w:id="1086"/>
      <w:bookmarkEnd w:id="1087"/>
      <w:bookmarkEnd w:id="1090"/>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88CBB01" w14:textId="77777777" w:rsidR="005C113D" w:rsidRDefault="005C113D" w:rsidP="005C113D">
      <w:pPr>
        <w:pStyle w:val="31"/>
      </w:pPr>
      <w:bookmarkStart w:id="1091" w:name="_Toc116991514"/>
      <w:bookmarkStart w:id="1092" w:name="_Toc116991950"/>
      <w:bookmarkStart w:id="1093" w:name="_Toc120125735"/>
      <w:bookmarkStart w:id="1094" w:name="_Toc120126168"/>
      <w:bookmarkStart w:id="1095" w:name="_Toc120128188"/>
      <w:bookmarkStart w:id="1096" w:name="_Toc120132432"/>
      <w:bookmarkStart w:id="1097" w:name="_Toc128427484"/>
      <w:bookmarkStart w:id="1098" w:name="_Toc120125737"/>
      <w:bookmarkStart w:id="1099" w:name="_Toc120126170"/>
      <w:bookmarkStart w:id="1100" w:name="_Toc120128190"/>
      <w:bookmarkStart w:id="1101" w:name="_Toc120132434"/>
      <w:bookmarkStart w:id="1102" w:name="_Toc128650522"/>
      <w:r>
        <w:lastRenderedPageBreak/>
        <w:t>6.</w:t>
      </w:r>
      <w:r>
        <w:rPr>
          <w:rFonts w:hint="eastAsia"/>
          <w:lang w:eastAsia="zh-CN"/>
        </w:rPr>
        <w:t>16</w:t>
      </w:r>
      <w:r>
        <w:t>.2</w:t>
      </w:r>
      <w:r>
        <w:tab/>
        <w:t>Solution details</w:t>
      </w:r>
      <w:bookmarkEnd w:id="1091"/>
      <w:bookmarkEnd w:id="1092"/>
      <w:bookmarkEnd w:id="1093"/>
      <w:bookmarkEnd w:id="1094"/>
      <w:bookmarkEnd w:id="1095"/>
      <w:bookmarkEnd w:id="1096"/>
      <w:bookmarkEnd w:id="1097"/>
      <w:bookmarkEnd w:id="1102"/>
    </w:p>
    <w:p w14:paraId="59EF00BC" w14:textId="77777777" w:rsidR="005C113D" w:rsidRPr="00F126A1" w:rsidRDefault="005C113D" w:rsidP="005C113D">
      <w:pPr>
        <w:pStyle w:val="TF"/>
        <w:rPr>
          <w:lang w:eastAsia="zh-CN"/>
        </w:rPr>
      </w:pPr>
      <w:r>
        <w:object w:dxaOrig="10246" w:dyaOrig="3436" w14:anchorId="11DF8F64">
          <v:shape id="_x0000_i1046" type="#_x0000_t75" style="width:481.55pt;height:161.3pt" o:ole="">
            <v:imagedata r:id="rId52" o:title=""/>
          </v:shape>
          <o:OLEObject Type="Embed" ProgID="Visio.Drawing.15" ShapeID="_x0000_i1046" DrawAspect="Content" ObjectID="_1739263155" r:id="rId53"/>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0FC114D" w14:textId="77777777" w:rsidR="005C113D" w:rsidRPr="003F5F29" w:rsidRDefault="005C113D" w:rsidP="005C113D">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21308B1F" w14:textId="3773E006" w:rsidR="005C113D" w:rsidRPr="003F5F29" w:rsidRDefault="005C113D" w:rsidP="005C113D">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5E55D710"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1E286080" w14:textId="736621D0"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 </w:t>
      </w:r>
      <w:r>
        <w:rPr>
          <w:lang w:eastAsia="zh-CN"/>
        </w:rPr>
        <w:t>T</w:t>
      </w:r>
      <w:r>
        <w:rPr>
          <w:rFonts w:hint="eastAsia"/>
          <w:lang w:eastAsia="zh-CN"/>
        </w:rPr>
        <w:t xml:space="preserve">he request should include RSC if discovery security materials for U2U relay discovery are required. </w:t>
      </w:r>
    </w:p>
    <w:p w14:paraId="0E0AC04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4D7E4877"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0AEE8AF"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12120D2"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7EF4E84F" w14:textId="77777777" w:rsidR="005C113D" w:rsidRDefault="005C113D" w:rsidP="005C113D">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direct discovery are associated with the </w:t>
      </w:r>
      <w:r w:rsidRPr="00114ACD">
        <w:t>ProSe restricted code</w:t>
      </w:r>
      <w:r>
        <w:rPr>
          <w:rFonts w:hint="eastAsia"/>
          <w:lang w:eastAsia="zh-CN"/>
        </w:rPr>
        <w:t xml:space="preserve">.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14812A12" w14:textId="77777777" w:rsidR="005C113D" w:rsidRDefault="005C113D" w:rsidP="005C113D">
      <w:pPr>
        <w:pStyle w:val="31"/>
      </w:pPr>
      <w:bookmarkStart w:id="1103" w:name="_Toc116991515"/>
      <w:bookmarkStart w:id="1104" w:name="_Toc116991951"/>
      <w:bookmarkStart w:id="1105" w:name="_Toc120125736"/>
      <w:bookmarkStart w:id="1106" w:name="_Toc120126169"/>
      <w:bookmarkStart w:id="1107" w:name="_Toc120128189"/>
      <w:bookmarkStart w:id="1108" w:name="_Toc120132433"/>
      <w:bookmarkStart w:id="1109" w:name="_Toc128427485"/>
      <w:bookmarkStart w:id="1110" w:name="_Toc128650523"/>
      <w:r>
        <w:t>6.</w:t>
      </w:r>
      <w:r>
        <w:rPr>
          <w:rFonts w:hint="eastAsia"/>
          <w:lang w:eastAsia="zh-CN"/>
        </w:rPr>
        <w:t>16</w:t>
      </w:r>
      <w:r>
        <w:t>.3</w:t>
      </w:r>
      <w:r>
        <w:tab/>
        <w:t>Evaluation</w:t>
      </w:r>
      <w:bookmarkEnd w:id="1103"/>
      <w:bookmarkEnd w:id="1104"/>
      <w:bookmarkEnd w:id="1105"/>
      <w:bookmarkEnd w:id="1106"/>
      <w:bookmarkEnd w:id="1107"/>
      <w:bookmarkEnd w:id="1108"/>
      <w:bookmarkEnd w:id="1109"/>
      <w:bookmarkEnd w:id="1110"/>
    </w:p>
    <w:p w14:paraId="300D5F30" w14:textId="77777777" w:rsidR="00822C96" w:rsidRDefault="00822C96" w:rsidP="00822C96">
      <w:pPr>
        <w:rPr>
          <w:lang w:eastAsia="zh-CN"/>
        </w:rPr>
      </w:pPr>
      <w:r>
        <w:rPr>
          <w:lang w:eastAsia="zh-CN"/>
        </w:rPr>
        <w:t>Solution #16 addresses the third security requirement of key issue #1 and Key issue #3.</w:t>
      </w:r>
    </w:p>
    <w:p w14:paraId="0C096EE3" w14:textId="77777777" w:rsidR="00822C96" w:rsidRDefault="00822C96" w:rsidP="00822C96">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0EFA1A7" w14:textId="77777777" w:rsidR="00822C96" w:rsidRDefault="00822C96" w:rsidP="00822C96">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lastRenderedPageBreak/>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64195D6E" w14:textId="77777777" w:rsidR="00822C96" w:rsidRPr="000145AB" w:rsidRDefault="00822C96" w:rsidP="00822C96">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3C223607" w14:textId="77777777" w:rsidR="00822C96" w:rsidRDefault="00822C96" w:rsidP="00822C96">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4BDACAC3" w14:textId="77777777" w:rsidR="00472F45" w:rsidRDefault="00472F45" w:rsidP="00472F45">
      <w:pPr>
        <w:pStyle w:val="21"/>
      </w:pPr>
      <w:bookmarkStart w:id="1111" w:name="_Toc128427486"/>
      <w:bookmarkStart w:id="1112" w:name="_Toc128650524"/>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088"/>
      <w:bookmarkEnd w:id="1089"/>
      <w:bookmarkEnd w:id="1098"/>
      <w:bookmarkEnd w:id="1099"/>
      <w:bookmarkEnd w:id="1100"/>
      <w:bookmarkEnd w:id="1101"/>
      <w:bookmarkEnd w:id="1111"/>
      <w:bookmarkEnd w:id="1112"/>
    </w:p>
    <w:p w14:paraId="3D5BDE98" w14:textId="77777777" w:rsidR="00D61421" w:rsidRDefault="00D61421" w:rsidP="00D61421">
      <w:pPr>
        <w:pStyle w:val="31"/>
      </w:pPr>
      <w:bookmarkStart w:id="1113" w:name="_Toc116991517"/>
      <w:bookmarkStart w:id="1114" w:name="_Toc116991953"/>
      <w:bookmarkStart w:id="1115" w:name="_Toc120125738"/>
      <w:bookmarkStart w:id="1116" w:name="_Toc120126171"/>
      <w:bookmarkStart w:id="1117" w:name="_Toc120128191"/>
      <w:bookmarkStart w:id="1118" w:name="_Toc120132435"/>
      <w:bookmarkStart w:id="1119" w:name="_Toc128427487"/>
      <w:bookmarkStart w:id="1120" w:name="_Toc116991520"/>
      <w:bookmarkStart w:id="1121" w:name="_Toc116991956"/>
      <w:bookmarkStart w:id="1122" w:name="_Toc128650525"/>
      <w:r>
        <w:t>6.</w:t>
      </w:r>
      <w:r>
        <w:rPr>
          <w:rFonts w:hint="eastAsia"/>
          <w:lang w:eastAsia="zh-CN"/>
        </w:rPr>
        <w:t>17</w:t>
      </w:r>
      <w:r>
        <w:t>.1</w:t>
      </w:r>
      <w:r>
        <w:tab/>
        <w:t>Introduction</w:t>
      </w:r>
      <w:bookmarkEnd w:id="1113"/>
      <w:bookmarkEnd w:id="1114"/>
      <w:bookmarkEnd w:id="1115"/>
      <w:bookmarkEnd w:id="1116"/>
      <w:bookmarkEnd w:id="1117"/>
      <w:bookmarkEnd w:id="1118"/>
      <w:bookmarkEnd w:id="1119"/>
      <w:bookmarkEnd w:id="1122"/>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31"/>
      </w:pPr>
      <w:bookmarkStart w:id="1123" w:name="_Toc116991518"/>
      <w:bookmarkStart w:id="1124" w:name="_Toc116991954"/>
      <w:bookmarkStart w:id="1125" w:name="_Toc120125739"/>
      <w:bookmarkStart w:id="1126" w:name="_Toc120126172"/>
      <w:bookmarkStart w:id="1127" w:name="_Toc120128192"/>
      <w:bookmarkStart w:id="1128" w:name="_Toc120132436"/>
      <w:bookmarkStart w:id="1129" w:name="_Toc128427488"/>
      <w:bookmarkStart w:id="1130" w:name="_Toc120125741"/>
      <w:bookmarkStart w:id="1131" w:name="_Toc120126174"/>
      <w:bookmarkStart w:id="1132" w:name="_Toc120128194"/>
      <w:bookmarkStart w:id="1133" w:name="_Toc120132438"/>
      <w:bookmarkStart w:id="1134" w:name="_Toc128650526"/>
      <w:r>
        <w:lastRenderedPageBreak/>
        <w:t>6.</w:t>
      </w:r>
      <w:r>
        <w:rPr>
          <w:rFonts w:hint="eastAsia"/>
          <w:lang w:eastAsia="zh-CN"/>
        </w:rPr>
        <w:t>17</w:t>
      </w:r>
      <w:r>
        <w:t>.2</w:t>
      </w:r>
      <w:r>
        <w:tab/>
        <w:t>Solution details</w:t>
      </w:r>
      <w:bookmarkEnd w:id="1123"/>
      <w:bookmarkEnd w:id="1124"/>
      <w:bookmarkEnd w:id="1125"/>
      <w:bookmarkEnd w:id="1126"/>
      <w:bookmarkEnd w:id="1127"/>
      <w:bookmarkEnd w:id="1128"/>
      <w:bookmarkEnd w:id="1129"/>
      <w:bookmarkEnd w:id="1134"/>
    </w:p>
    <w:p w14:paraId="1D053464" w14:textId="77777777" w:rsidR="005C113D" w:rsidRPr="00F126A1" w:rsidRDefault="005C113D" w:rsidP="005C113D">
      <w:pPr>
        <w:pStyle w:val="TF"/>
        <w:rPr>
          <w:lang w:eastAsia="zh-CN"/>
        </w:rPr>
      </w:pPr>
      <w:r>
        <w:object w:dxaOrig="12510" w:dyaOrig="5985" w14:anchorId="35B95A5E">
          <v:shape id="_x0000_i1047" type="#_x0000_t75" style="width:481.55pt;height:230.4pt" o:ole="">
            <v:imagedata r:id="rId54" o:title=""/>
          </v:shape>
          <o:OLEObject Type="Embed" ProgID="Visio.Drawing.15" ShapeID="_x0000_i1047" DrawAspect="Content" ObjectID="_1739263156" r:id="rId55"/>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31"/>
      </w:pPr>
      <w:bookmarkStart w:id="1135" w:name="_Toc116991519"/>
      <w:bookmarkStart w:id="1136" w:name="_Toc116991955"/>
      <w:bookmarkStart w:id="1137" w:name="_Toc120125740"/>
      <w:bookmarkStart w:id="1138" w:name="_Toc120126173"/>
      <w:bookmarkStart w:id="1139" w:name="_Toc120128193"/>
      <w:bookmarkStart w:id="1140" w:name="_Toc120132437"/>
      <w:bookmarkStart w:id="1141" w:name="_Toc128427489"/>
      <w:bookmarkStart w:id="1142" w:name="_Toc128650527"/>
      <w:r>
        <w:t>6.</w:t>
      </w:r>
      <w:r>
        <w:rPr>
          <w:rFonts w:hint="eastAsia"/>
          <w:lang w:eastAsia="zh-CN"/>
        </w:rPr>
        <w:t>17</w:t>
      </w:r>
      <w:r>
        <w:t>.3</w:t>
      </w:r>
      <w:r>
        <w:tab/>
        <w:t>Evaluation</w:t>
      </w:r>
      <w:bookmarkEnd w:id="1135"/>
      <w:bookmarkEnd w:id="1136"/>
      <w:bookmarkEnd w:id="1137"/>
      <w:bookmarkEnd w:id="1138"/>
      <w:bookmarkEnd w:id="1139"/>
      <w:bookmarkEnd w:id="1140"/>
      <w:bookmarkEnd w:id="1141"/>
      <w:bookmarkEnd w:id="1142"/>
    </w:p>
    <w:p w14:paraId="5DA4FF2A" w14:textId="77777777" w:rsidR="005411DB" w:rsidRDefault="005411DB" w:rsidP="005411DB">
      <w:pPr>
        <w:rPr>
          <w:lang w:eastAsia="zh-CN"/>
        </w:rPr>
      </w:pPr>
      <w:r>
        <w:rPr>
          <w:lang w:eastAsia="zh-CN"/>
        </w:rPr>
        <w:t>Solution #17 addresses the third security requirement of key issue #1 and Key issue #3.</w:t>
      </w:r>
    </w:p>
    <w:p w14:paraId="1DDDE53F" w14:textId="77777777" w:rsidR="005411DB" w:rsidRDefault="005411DB" w:rsidP="005411D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4B06672" w14:textId="77777777" w:rsidR="005411DB" w:rsidRDefault="005411DB" w:rsidP="005411D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E5704F8" w14:textId="77777777" w:rsidR="005411DB" w:rsidRDefault="005411DB" w:rsidP="005411D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668AF7" w14:textId="77777777" w:rsidR="005411DB" w:rsidRDefault="005411DB" w:rsidP="005411DB">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02D7D8FF" w14:textId="77777777" w:rsidR="002944D7" w:rsidRDefault="002944D7" w:rsidP="002944D7">
      <w:pPr>
        <w:pStyle w:val="21"/>
      </w:pPr>
      <w:bookmarkStart w:id="1143" w:name="_Toc128427490"/>
      <w:bookmarkStart w:id="1144" w:name="_Toc128650528"/>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120"/>
      <w:bookmarkEnd w:id="1121"/>
      <w:bookmarkEnd w:id="1130"/>
      <w:bookmarkEnd w:id="1131"/>
      <w:bookmarkEnd w:id="1132"/>
      <w:bookmarkEnd w:id="1133"/>
      <w:bookmarkEnd w:id="1143"/>
      <w:bookmarkEnd w:id="1144"/>
    </w:p>
    <w:p w14:paraId="2DAC6F00" w14:textId="77777777" w:rsidR="002944D7" w:rsidRDefault="002944D7" w:rsidP="002944D7">
      <w:pPr>
        <w:pStyle w:val="31"/>
      </w:pPr>
      <w:bookmarkStart w:id="1145" w:name="_Toc116991521"/>
      <w:bookmarkStart w:id="1146" w:name="_Toc116991957"/>
      <w:bookmarkStart w:id="1147" w:name="_Toc120125742"/>
      <w:bookmarkStart w:id="1148" w:name="_Toc120126175"/>
      <w:bookmarkStart w:id="1149" w:name="_Toc120128195"/>
      <w:bookmarkStart w:id="1150" w:name="_Toc120132439"/>
      <w:bookmarkStart w:id="1151" w:name="_Toc128427491"/>
      <w:bookmarkStart w:id="1152" w:name="_Toc128650529"/>
      <w:r>
        <w:t>6.</w:t>
      </w:r>
      <w:r>
        <w:rPr>
          <w:rFonts w:hint="eastAsia"/>
          <w:lang w:eastAsia="zh-CN"/>
        </w:rPr>
        <w:t>18</w:t>
      </w:r>
      <w:r>
        <w:t>.1</w:t>
      </w:r>
      <w:r>
        <w:tab/>
        <w:t>Introduction</w:t>
      </w:r>
      <w:bookmarkEnd w:id="1145"/>
      <w:bookmarkEnd w:id="1146"/>
      <w:bookmarkEnd w:id="1147"/>
      <w:bookmarkEnd w:id="1148"/>
      <w:bookmarkEnd w:id="1149"/>
      <w:bookmarkEnd w:id="1150"/>
      <w:bookmarkEnd w:id="1151"/>
      <w:bookmarkEnd w:id="1152"/>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31"/>
      </w:pPr>
      <w:bookmarkStart w:id="1153" w:name="_Toc128427492"/>
      <w:bookmarkStart w:id="1154" w:name="_Toc120125745"/>
      <w:bookmarkStart w:id="1155" w:name="_Toc120126178"/>
      <w:bookmarkStart w:id="1156" w:name="_Toc120128198"/>
      <w:bookmarkStart w:id="1157" w:name="_Toc120132442"/>
      <w:bookmarkStart w:id="1158" w:name="_Toc116991528"/>
      <w:bookmarkStart w:id="1159" w:name="_Toc116991964"/>
      <w:bookmarkStart w:id="1160" w:name="_Toc128650530"/>
      <w:r>
        <w:lastRenderedPageBreak/>
        <w:t>6.</w:t>
      </w:r>
      <w:r>
        <w:rPr>
          <w:rFonts w:hint="eastAsia"/>
          <w:lang w:eastAsia="zh-CN"/>
        </w:rPr>
        <w:t>18</w:t>
      </w:r>
      <w:r>
        <w:t>.2</w:t>
      </w:r>
      <w:r>
        <w:tab/>
        <w:t>Solution details</w:t>
      </w:r>
      <w:bookmarkEnd w:id="1153"/>
      <w:bookmarkEnd w:id="1160"/>
    </w:p>
    <w:p w14:paraId="4B912E6A" w14:textId="77777777" w:rsidR="005C113D" w:rsidRPr="00F126A1" w:rsidRDefault="005C113D" w:rsidP="005C113D">
      <w:pPr>
        <w:pStyle w:val="TF"/>
        <w:rPr>
          <w:lang w:eastAsia="zh-CN"/>
        </w:rPr>
      </w:pPr>
      <w:r>
        <w:object w:dxaOrig="10246" w:dyaOrig="3720" w14:anchorId="73977589">
          <v:shape id="_x0000_i1048" type="#_x0000_t75" style="width:481.55pt;height:175.1pt" o:ole="">
            <v:imagedata r:id="rId56" o:title=""/>
          </v:shape>
          <o:OLEObject Type="Embed" ProgID="Visio.Drawing.15" ShapeID="_x0000_i1048" DrawAspect="Content" ObjectID="_1739263157" r:id="rId57"/>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31"/>
      </w:pPr>
      <w:bookmarkStart w:id="1161" w:name="_Toc116991523"/>
      <w:bookmarkStart w:id="1162" w:name="_Toc116991959"/>
      <w:bookmarkStart w:id="1163" w:name="_Toc120125744"/>
      <w:bookmarkStart w:id="1164" w:name="_Toc120126177"/>
      <w:bookmarkStart w:id="1165" w:name="_Toc120128197"/>
      <w:bookmarkStart w:id="1166" w:name="_Toc120132441"/>
      <w:bookmarkStart w:id="1167" w:name="_Toc128427493"/>
      <w:bookmarkStart w:id="1168" w:name="_Toc128650531"/>
      <w:r>
        <w:t>6.</w:t>
      </w:r>
      <w:r>
        <w:rPr>
          <w:rFonts w:hint="eastAsia"/>
          <w:lang w:eastAsia="zh-CN"/>
        </w:rPr>
        <w:t>18</w:t>
      </w:r>
      <w:r>
        <w:t>.3</w:t>
      </w:r>
      <w:r>
        <w:tab/>
        <w:t>Evaluation</w:t>
      </w:r>
      <w:bookmarkEnd w:id="1161"/>
      <w:bookmarkEnd w:id="1162"/>
      <w:bookmarkEnd w:id="1163"/>
      <w:bookmarkEnd w:id="1164"/>
      <w:bookmarkEnd w:id="1165"/>
      <w:bookmarkEnd w:id="1166"/>
      <w:bookmarkEnd w:id="1167"/>
      <w:bookmarkEnd w:id="1168"/>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21"/>
        <w:rPr>
          <w:lang w:eastAsia="ko-KR"/>
        </w:rPr>
      </w:pPr>
      <w:bookmarkStart w:id="1169" w:name="_Toc128427494"/>
      <w:bookmarkStart w:id="1170" w:name="_Toc128650532"/>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154"/>
      <w:bookmarkEnd w:id="1155"/>
      <w:bookmarkEnd w:id="1156"/>
      <w:bookmarkEnd w:id="1157"/>
      <w:bookmarkEnd w:id="1169"/>
      <w:bookmarkEnd w:id="1170"/>
    </w:p>
    <w:p w14:paraId="1A5484A4" w14:textId="77777777" w:rsidR="00542BD8" w:rsidRPr="00E5600B" w:rsidRDefault="00542BD8" w:rsidP="00542BD8">
      <w:pPr>
        <w:pStyle w:val="31"/>
        <w:rPr>
          <w:lang w:eastAsia="ko-KR"/>
        </w:rPr>
      </w:pPr>
      <w:bookmarkStart w:id="1171" w:name="_Toc128427495"/>
      <w:bookmarkStart w:id="1172" w:name="_Toc120125752"/>
      <w:bookmarkStart w:id="1173" w:name="_Toc120126185"/>
      <w:bookmarkStart w:id="1174" w:name="_Toc120128205"/>
      <w:bookmarkStart w:id="1175" w:name="_Toc120132449"/>
      <w:bookmarkStart w:id="1176" w:name="_Toc128650533"/>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171"/>
      <w:bookmarkEnd w:id="1176"/>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31"/>
        <w:rPr>
          <w:lang w:eastAsia="ko-KR"/>
        </w:rPr>
      </w:pPr>
      <w:bookmarkStart w:id="1177" w:name="_Toc128427496"/>
      <w:bookmarkStart w:id="1178" w:name="_Toc128650534"/>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177"/>
      <w:bookmarkEnd w:id="1178"/>
    </w:p>
    <w:p w14:paraId="020A86CE" w14:textId="77777777" w:rsidR="00542BD8" w:rsidRPr="00D0595B" w:rsidRDefault="00542BD8" w:rsidP="00542BD8">
      <w:pPr>
        <w:pStyle w:val="41"/>
        <w:rPr>
          <w:lang w:eastAsia="ko-KR"/>
        </w:rPr>
      </w:pPr>
      <w:bookmarkStart w:id="1179" w:name="_Toc128427497"/>
      <w:bookmarkStart w:id="1180" w:name="_Toc128650535"/>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1179"/>
      <w:bookmarkEnd w:id="1180"/>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542BD8">
      <w:pPr>
        <w:jc w:val="center"/>
        <w:rPr>
          <w:rFonts w:eastAsia="Malgun Gothic"/>
          <w:lang w:eastAsia="ko-KR"/>
        </w:rPr>
      </w:pPr>
      <w:r>
        <w:object w:dxaOrig="15481" w:dyaOrig="10308" w14:anchorId="264D6909">
          <v:shape id="_x0000_i1049" type="#_x0000_t75" style="width:423.95pt;height:282.8pt" o:ole="">
            <v:imagedata r:id="rId58" o:title=""/>
          </v:shape>
          <o:OLEObject Type="Embed" ProgID="Visio.Drawing.15" ShapeID="_x0000_i1049" DrawAspect="Content" ObjectID="_1739263158" r:id="rId59"/>
        </w:object>
      </w:r>
    </w:p>
    <w:p w14:paraId="64410CF6" w14:textId="77777777" w:rsidR="00542BD8" w:rsidRPr="00E5600B" w:rsidRDefault="00542BD8" w:rsidP="00542BD8">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41"/>
        <w:rPr>
          <w:lang w:eastAsia="ko-KR"/>
        </w:rPr>
      </w:pPr>
      <w:bookmarkStart w:id="1181" w:name="_Toc128427498"/>
      <w:bookmarkStart w:id="1182" w:name="_Toc128650536"/>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181"/>
      <w:bookmarkEnd w:id="1182"/>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w:t>
      </w:r>
      <w:r w:rsidRPr="008D644F">
        <w:rPr>
          <w:rFonts w:eastAsia="Malgun Gothic"/>
          <w:lang w:eastAsia="ko-KR"/>
        </w:rPr>
        <w:lastRenderedPageBreak/>
        <w:t>algorithms, respectively.</w:t>
      </w:r>
      <w:r>
        <w:t xml:space="preserve"> Then, at the PDCP layer, the signalling and user plane data are end-to-end protected between the Source UE and the Target UE over the Layer-2 UE-to-UE Relay.</w:t>
      </w:r>
    </w:p>
    <w:p w14:paraId="06870B32" w14:textId="77777777" w:rsidR="00883983" w:rsidRDefault="00883983" w:rsidP="00883983">
      <w:pPr>
        <w:pStyle w:val="41"/>
        <w:rPr>
          <w:rFonts w:eastAsia="Malgun Gothic"/>
          <w:lang w:eastAsia="ko-KR"/>
        </w:rPr>
      </w:pPr>
      <w:bookmarkStart w:id="1183" w:name="_Toc128427499"/>
      <w:bookmarkStart w:id="1184" w:name="_Toc128650537"/>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183"/>
      <w:bookmarkEnd w:id="1184"/>
    </w:p>
    <w:p w14:paraId="05C539A3" w14:textId="77777777" w:rsidR="00883983" w:rsidRPr="00DE5977" w:rsidRDefault="00883983" w:rsidP="00883983">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7A40C5BA" w14:textId="77777777" w:rsidR="00883983" w:rsidRPr="00DE5977" w:rsidRDefault="00883983" w:rsidP="00883983">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21EE7485" w14:textId="77777777" w:rsidR="00883983" w:rsidRPr="00DE5977" w:rsidRDefault="00883983" w:rsidP="00883983">
      <w:pPr>
        <w:rPr>
          <w:rFonts w:eastAsia="Malgun Gothic"/>
          <w:lang w:eastAsia="ko-KR"/>
        </w:rPr>
      </w:pPr>
      <w:r w:rsidRPr="00DE5977">
        <w:rPr>
          <w:rFonts w:eastAsia="Malgun Gothic"/>
          <w:lang w:eastAsia="ko-KR"/>
        </w:rPr>
        <w:t>And the UE-to-UE indication of the UE-to-UE Relay indicates:</w:t>
      </w:r>
    </w:p>
    <w:p w14:paraId="53F8E736" w14:textId="77777777" w:rsidR="00883983" w:rsidRPr="00DE5977" w:rsidRDefault="00883983" w:rsidP="00883983">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ECAD4BE" w14:textId="77777777" w:rsidR="00883983" w:rsidRPr="00B40F2F" w:rsidRDefault="00883983" w:rsidP="00883983">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6503380" w14:textId="77777777" w:rsidR="00883983" w:rsidRDefault="00883983" w:rsidP="00883983">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1DD46B00" w14:textId="77777777" w:rsidR="00883983" w:rsidRDefault="00883983" w:rsidP="00883983">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919ACFF" w14:textId="77777777" w:rsidR="00883983" w:rsidRDefault="00883983" w:rsidP="00883983">
      <w:pPr>
        <w:pStyle w:val="EditorsNote"/>
        <w:rPr>
          <w:lang w:eastAsia="ko-KR"/>
        </w:rPr>
      </w:pPr>
      <w:r w:rsidRPr="006259B6">
        <w:rPr>
          <w:lang w:eastAsia="ko-KR"/>
        </w:rPr>
        <w:t>Editor’s note: AUSF impact for generating and provisioning security materials to UEs needs to be studied.</w:t>
      </w:r>
    </w:p>
    <w:p w14:paraId="690EB635" w14:textId="77777777" w:rsidR="00883983" w:rsidRDefault="00883983" w:rsidP="00883983">
      <w:pPr>
        <w:pStyle w:val="EditorsNote"/>
        <w:rPr>
          <w:lang w:eastAsia="ko-KR"/>
        </w:rPr>
      </w:pPr>
      <w:r w:rsidRPr="006259B6">
        <w:rPr>
          <w:lang w:eastAsia="ko-KR"/>
        </w:rPr>
        <w:t xml:space="preserve">Editor’s note: </w:t>
      </w:r>
      <w:r>
        <w:rPr>
          <w:lang w:eastAsia="ko-KR"/>
        </w:rPr>
        <w:t>How to support U2U relay services across multiple PLMNs is FFS.</w:t>
      </w:r>
    </w:p>
    <w:p w14:paraId="74710DF4" w14:textId="77777777" w:rsidR="00883983" w:rsidRPr="00DE5977" w:rsidRDefault="00883983" w:rsidP="00883983">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30314FC3" w14:textId="77777777" w:rsidR="00883983" w:rsidRPr="00B40F2F" w:rsidRDefault="00883983" w:rsidP="00883983">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6ECDCAEC" w14:textId="77777777" w:rsidR="00883983" w:rsidRDefault="00883983" w:rsidP="00883983">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67EEACD4" w14:textId="77777777" w:rsidR="00883983" w:rsidRDefault="00883983" w:rsidP="00883983">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0B68E38A" w:rsidR="00883983" w:rsidRDefault="00883983" w:rsidP="00883983">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 with the UE-to-UE Relay</w:t>
      </w:r>
      <w:r>
        <w:rPr>
          <w:rFonts w:eastAsia="Malgun Gothic"/>
          <w:lang w:eastAsia="ko-KR"/>
        </w:rPr>
        <w:t>, or not</w:t>
      </w:r>
      <w:r>
        <w:rPr>
          <w:rFonts w:eastAsia="Malgun Gothic" w:hint="eastAsia"/>
          <w:lang w:eastAsia="ko-KR"/>
        </w:rPr>
        <w:t>;</w:t>
      </w:r>
    </w:p>
    <w:p w14:paraId="3FE9F631" w14:textId="61221CD3" w:rsidR="00883983" w:rsidRPr="00671E7D" w:rsidRDefault="00883983" w:rsidP="00883983">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w:t>
      </w:r>
      <w:r>
        <w:rPr>
          <w:rFonts w:eastAsia="Malgun Gothic"/>
          <w:lang w:eastAsia="ko-KR"/>
        </w:rPr>
        <w:t>, or not.</w:t>
      </w:r>
    </w:p>
    <w:p w14:paraId="65420A8A" w14:textId="0E859216" w:rsidR="00883983" w:rsidRPr="00BE5622" w:rsidRDefault="00883983" w:rsidP="00883983">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3585FE66" w14:textId="77777777" w:rsidR="00542BD8" w:rsidRDefault="00542BD8" w:rsidP="00542BD8">
      <w:pPr>
        <w:pStyle w:val="31"/>
        <w:rPr>
          <w:lang w:eastAsia="ko-KR"/>
        </w:rPr>
      </w:pPr>
      <w:bookmarkStart w:id="1185" w:name="_Toc128427500"/>
      <w:bookmarkStart w:id="1186" w:name="_Toc128650538"/>
      <w:r>
        <w:rPr>
          <w:rFonts w:hint="eastAsia"/>
          <w:lang w:eastAsia="ko-KR"/>
        </w:rPr>
        <w:lastRenderedPageBreak/>
        <w:t>6.</w:t>
      </w:r>
      <w:r>
        <w:rPr>
          <w:lang w:eastAsia="ko-KR"/>
        </w:rPr>
        <w:t>19</w:t>
      </w:r>
      <w:r>
        <w:rPr>
          <w:rFonts w:hint="eastAsia"/>
          <w:lang w:eastAsia="ko-KR"/>
        </w:rPr>
        <w:t>.3</w:t>
      </w:r>
      <w:r>
        <w:rPr>
          <w:rFonts w:hint="eastAsia"/>
          <w:lang w:eastAsia="ko-KR"/>
        </w:rPr>
        <w:tab/>
      </w:r>
      <w:r>
        <w:rPr>
          <w:rFonts w:hint="eastAsia"/>
          <w:lang w:eastAsia="ko-KR"/>
        </w:rPr>
        <w:tab/>
        <w:t>Evaluation</w:t>
      </w:r>
      <w:bookmarkEnd w:id="1185"/>
      <w:bookmarkEnd w:id="1186"/>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6B02459A" w14:textId="64659AB7" w:rsidR="00A0051F" w:rsidRPr="006146CE" w:rsidRDefault="00A0051F" w:rsidP="00A0051F">
      <w:pPr>
        <w:pStyle w:val="EditorsNote"/>
        <w:rPr>
          <w:rFonts w:eastAsia="Malgun Gothic"/>
          <w:lang w:eastAsia="ko-KR"/>
        </w:rPr>
      </w:pPr>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21"/>
      </w:pPr>
      <w:bookmarkStart w:id="1187" w:name="_Toc128427501"/>
      <w:bookmarkStart w:id="1188" w:name="_Toc128650539"/>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158"/>
      <w:bookmarkEnd w:id="1159"/>
      <w:bookmarkEnd w:id="1172"/>
      <w:bookmarkEnd w:id="1173"/>
      <w:bookmarkEnd w:id="1174"/>
      <w:bookmarkEnd w:id="1175"/>
      <w:bookmarkEnd w:id="1187"/>
      <w:bookmarkEnd w:id="1188"/>
    </w:p>
    <w:p w14:paraId="6FDAFB90" w14:textId="77777777" w:rsidR="0025302D" w:rsidRDefault="0025302D" w:rsidP="0025302D">
      <w:pPr>
        <w:pStyle w:val="31"/>
      </w:pPr>
      <w:bookmarkStart w:id="1189" w:name="_Toc116991529"/>
      <w:bookmarkStart w:id="1190" w:name="_Toc116991965"/>
      <w:bookmarkStart w:id="1191" w:name="_Toc120125753"/>
      <w:bookmarkStart w:id="1192" w:name="_Toc120126186"/>
      <w:bookmarkStart w:id="1193" w:name="_Toc120128206"/>
      <w:bookmarkStart w:id="1194" w:name="_Toc120132450"/>
      <w:bookmarkStart w:id="1195" w:name="_Toc128427502"/>
      <w:bookmarkStart w:id="1196" w:name="_Toc116991531"/>
      <w:bookmarkStart w:id="1197" w:name="_Toc116991967"/>
      <w:bookmarkStart w:id="1198" w:name="_Toc128650540"/>
      <w:r>
        <w:t>6.</w:t>
      </w:r>
      <w:r>
        <w:rPr>
          <w:rFonts w:hint="eastAsia"/>
          <w:lang w:eastAsia="zh-CN"/>
        </w:rPr>
        <w:t>20</w:t>
      </w:r>
      <w:r>
        <w:t>.1</w:t>
      </w:r>
      <w:r>
        <w:tab/>
        <w:t>Introduction</w:t>
      </w:r>
      <w:bookmarkEnd w:id="1189"/>
      <w:bookmarkEnd w:id="1190"/>
      <w:bookmarkEnd w:id="1191"/>
      <w:bookmarkEnd w:id="1192"/>
      <w:bookmarkEnd w:id="1193"/>
      <w:bookmarkEnd w:id="1194"/>
      <w:bookmarkEnd w:id="1195"/>
      <w:bookmarkEnd w:id="1198"/>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1199" w:name="_Toc116991530"/>
      <w:bookmarkStart w:id="1200" w:name="_Toc116991966"/>
      <w:bookmarkStart w:id="1201" w:name="_Toc120125754"/>
      <w:bookmarkStart w:id="1202" w:name="_Toc120126187"/>
      <w:bookmarkStart w:id="1203" w:name="_Toc120128207"/>
      <w:bookmarkStart w:id="1204" w:name="_Toc120132451"/>
      <w:bookmarkStart w:id="1205" w:name="_Toc128427503"/>
      <w:bookmarkStart w:id="1206" w:name="_Toc128650541"/>
      <w:r>
        <w:lastRenderedPageBreak/>
        <w:t>6.</w:t>
      </w:r>
      <w:r>
        <w:rPr>
          <w:rFonts w:hint="eastAsia"/>
          <w:lang w:eastAsia="zh-CN"/>
        </w:rPr>
        <w:t>20</w:t>
      </w:r>
      <w:r>
        <w:t>.2</w:t>
      </w:r>
      <w:r>
        <w:tab/>
        <w:t>Solution details</w:t>
      </w:r>
      <w:bookmarkEnd w:id="1199"/>
      <w:bookmarkEnd w:id="1200"/>
      <w:bookmarkEnd w:id="1201"/>
      <w:bookmarkEnd w:id="1202"/>
      <w:bookmarkEnd w:id="1203"/>
      <w:bookmarkEnd w:id="1204"/>
      <w:bookmarkEnd w:id="1205"/>
      <w:bookmarkEnd w:id="1206"/>
    </w:p>
    <w:p w14:paraId="12372AB1" w14:textId="0B7C0DCC" w:rsidR="0025302D" w:rsidRPr="00F126A1" w:rsidRDefault="007353B5" w:rsidP="0025302D">
      <w:pPr>
        <w:pStyle w:val="TF"/>
        <w:rPr>
          <w:lang w:eastAsia="zh-CN"/>
        </w:rPr>
      </w:pPr>
      <w:r>
        <w:pict w14:anchorId="53EE1651">
          <v:shape id="_x0000_i1050" type="#_x0000_t75" style="width:481.55pt;height:585.8pt">
            <v:imagedata r:id="rId60"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ad"/>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1207" w:name="_Toc120125755"/>
      <w:bookmarkStart w:id="1208" w:name="_Toc120126188"/>
      <w:bookmarkStart w:id="1209" w:name="_Toc120128208"/>
      <w:bookmarkStart w:id="1210" w:name="_Toc120132452"/>
      <w:bookmarkStart w:id="1211" w:name="_Toc128427504"/>
      <w:bookmarkStart w:id="1212" w:name="_Toc128650542"/>
      <w:r>
        <w:t>6.</w:t>
      </w:r>
      <w:r>
        <w:rPr>
          <w:rFonts w:hint="eastAsia"/>
          <w:lang w:eastAsia="zh-CN"/>
        </w:rPr>
        <w:t>20</w:t>
      </w:r>
      <w:r>
        <w:t>.3</w:t>
      </w:r>
      <w:r>
        <w:tab/>
        <w:t>Evaluation</w:t>
      </w:r>
      <w:bookmarkEnd w:id="1196"/>
      <w:bookmarkEnd w:id="1197"/>
      <w:bookmarkEnd w:id="1207"/>
      <w:bookmarkEnd w:id="1208"/>
      <w:bookmarkEnd w:id="1209"/>
      <w:bookmarkEnd w:id="1210"/>
      <w:bookmarkEnd w:id="1211"/>
      <w:bookmarkEnd w:id="1212"/>
    </w:p>
    <w:p w14:paraId="30459643" w14:textId="1B28808F" w:rsidR="00EF45C5" w:rsidRDefault="00EF45C5" w:rsidP="00EF45C5">
      <w:pPr>
        <w:rPr>
          <w:lang w:eastAsia="zh-CN"/>
        </w:rPr>
      </w:pPr>
      <w:bookmarkStart w:id="1213" w:name="_Toc116991532"/>
      <w:bookmarkStart w:id="1214" w:name="_Toc116991968"/>
      <w:bookmarkStart w:id="1215" w:name="_Toc120125756"/>
      <w:bookmarkStart w:id="1216" w:name="_Toc120126189"/>
      <w:bookmarkStart w:id="1217" w:name="_Toc120128209"/>
      <w:bookmarkStart w:id="1218" w:name="_Toc120132453"/>
      <w:r>
        <w:rPr>
          <w:lang w:eastAsia="zh-CN"/>
        </w:rPr>
        <w:t xml:space="preserve">This solution only works when the UE-to-UE relay is located within network’s coverage area. </w:t>
      </w:r>
      <w:r>
        <w:rPr>
          <w:rFonts w:hint="eastAsia"/>
          <w:color w:val="1F497D"/>
        </w:rPr>
        <w:t xml:space="preserve">This solution requires </w:t>
      </w:r>
      <w:r>
        <w:rPr>
          <w:color w:val="1F497D"/>
        </w:rPr>
        <w:t xml:space="preserve">user plane message </w:t>
      </w:r>
      <w:r>
        <w:rPr>
          <w:rFonts w:hint="eastAsia"/>
          <w:color w:val="1F497D"/>
        </w:rPr>
        <w:t>interaction</w:t>
      </w:r>
      <w:r>
        <w:rPr>
          <w:color w:val="1F497D"/>
        </w:rPr>
        <w:t>s</w:t>
      </w:r>
      <w:r>
        <w:rPr>
          <w:rFonts w:hint="eastAsia"/>
          <w:color w:val="1F497D"/>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21"/>
      </w:pPr>
      <w:bookmarkStart w:id="1219" w:name="_Toc128427505"/>
      <w:bookmarkStart w:id="1220" w:name="_Toc128650543"/>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213"/>
      <w:bookmarkEnd w:id="1214"/>
      <w:bookmarkEnd w:id="1215"/>
      <w:bookmarkEnd w:id="1216"/>
      <w:bookmarkEnd w:id="1217"/>
      <w:bookmarkEnd w:id="1218"/>
      <w:bookmarkEnd w:id="1219"/>
      <w:bookmarkEnd w:id="1220"/>
    </w:p>
    <w:p w14:paraId="184E6B38" w14:textId="77777777" w:rsidR="000706D4" w:rsidRDefault="000706D4" w:rsidP="000706D4">
      <w:pPr>
        <w:pStyle w:val="31"/>
      </w:pPr>
      <w:bookmarkStart w:id="1221" w:name="_Toc116991533"/>
      <w:bookmarkStart w:id="1222" w:name="_Toc116991969"/>
      <w:bookmarkStart w:id="1223" w:name="_Toc120125757"/>
      <w:bookmarkStart w:id="1224" w:name="_Toc120126190"/>
      <w:bookmarkStart w:id="1225" w:name="_Toc120128210"/>
      <w:bookmarkStart w:id="1226" w:name="_Toc120132454"/>
      <w:bookmarkStart w:id="1227" w:name="_Toc128427506"/>
      <w:bookmarkStart w:id="1228" w:name="_Toc128650544"/>
      <w:r>
        <w:t>6.</w:t>
      </w:r>
      <w:r>
        <w:rPr>
          <w:rFonts w:hint="eastAsia"/>
          <w:lang w:eastAsia="zh-CN"/>
        </w:rPr>
        <w:t>21</w:t>
      </w:r>
      <w:r>
        <w:t>.1</w:t>
      </w:r>
      <w:r>
        <w:tab/>
        <w:t>Introduction</w:t>
      </w:r>
      <w:bookmarkEnd w:id="1221"/>
      <w:bookmarkEnd w:id="1222"/>
      <w:bookmarkEnd w:id="1223"/>
      <w:bookmarkEnd w:id="1224"/>
      <w:bookmarkEnd w:id="1225"/>
      <w:bookmarkEnd w:id="1226"/>
      <w:bookmarkEnd w:id="1227"/>
      <w:bookmarkEnd w:id="1228"/>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1229" w:name="_Toc116991534"/>
      <w:bookmarkStart w:id="1230" w:name="_Toc116991970"/>
      <w:bookmarkStart w:id="1231" w:name="_Toc120125758"/>
      <w:bookmarkStart w:id="1232" w:name="_Toc120126191"/>
      <w:bookmarkStart w:id="1233" w:name="_Toc120128211"/>
      <w:bookmarkStart w:id="1234" w:name="_Toc120132455"/>
      <w:bookmarkStart w:id="1235" w:name="_Toc128427507"/>
      <w:bookmarkStart w:id="1236" w:name="_Toc128650545"/>
      <w:r>
        <w:t>6.</w:t>
      </w:r>
      <w:r>
        <w:rPr>
          <w:rFonts w:hint="eastAsia"/>
          <w:lang w:eastAsia="zh-CN"/>
        </w:rPr>
        <w:t>21</w:t>
      </w:r>
      <w:r>
        <w:t>.2</w:t>
      </w:r>
      <w:r>
        <w:tab/>
        <w:t>Solution details</w:t>
      </w:r>
      <w:bookmarkEnd w:id="1229"/>
      <w:bookmarkEnd w:id="1230"/>
      <w:bookmarkEnd w:id="1231"/>
      <w:bookmarkEnd w:id="1232"/>
      <w:bookmarkEnd w:id="1233"/>
      <w:bookmarkEnd w:id="1234"/>
      <w:bookmarkEnd w:id="1235"/>
      <w:bookmarkEnd w:id="1236"/>
    </w:p>
    <w:p w14:paraId="0CAABC87" w14:textId="77777777" w:rsidR="000706D4" w:rsidRDefault="007353B5" w:rsidP="000706D4">
      <w:pPr>
        <w:pStyle w:val="TF"/>
      </w:pPr>
      <w:r>
        <w:pict w14:anchorId="1125DA36">
          <v:shape id="_x0000_i1051" type="#_x0000_t75" style="width:300.1pt;height:247.7pt">
            <v:imagedata r:id="rId61"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1237" w:name="_Toc116991535"/>
      <w:bookmarkStart w:id="1238" w:name="_Toc116991971"/>
      <w:bookmarkStart w:id="1239" w:name="_Toc120125759"/>
      <w:bookmarkStart w:id="1240" w:name="_Toc120126192"/>
      <w:bookmarkStart w:id="1241" w:name="_Toc120128212"/>
      <w:bookmarkStart w:id="1242" w:name="_Toc120132456"/>
      <w:bookmarkStart w:id="1243" w:name="_Toc128427508"/>
      <w:bookmarkStart w:id="1244" w:name="_Toc128650546"/>
      <w:r>
        <w:t>6.</w:t>
      </w:r>
      <w:r>
        <w:rPr>
          <w:rFonts w:hint="eastAsia"/>
          <w:lang w:eastAsia="zh-CN"/>
        </w:rPr>
        <w:t>21</w:t>
      </w:r>
      <w:r>
        <w:t>.3</w:t>
      </w:r>
      <w:r>
        <w:tab/>
        <w:t>Evaluation</w:t>
      </w:r>
      <w:bookmarkEnd w:id="1237"/>
      <w:bookmarkEnd w:id="1238"/>
      <w:bookmarkEnd w:id="1239"/>
      <w:bookmarkEnd w:id="1240"/>
      <w:bookmarkEnd w:id="1241"/>
      <w:bookmarkEnd w:id="1242"/>
      <w:bookmarkEnd w:id="1243"/>
      <w:bookmarkEnd w:id="1244"/>
    </w:p>
    <w:p w14:paraId="69366076" w14:textId="77777777" w:rsidR="00316A5A" w:rsidRDefault="00316A5A" w:rsidP="00316A5A">
      <w:pPr>
        <w:rPr>
          <w:lang w:eastAsia="zh-CN"/>
        </w:rPr>
      </w:pPr>
      <w:bookmarkStart w:id="1245" w:name="_Toc120125760"/>
      <w:bookmarkStart w:id="1246" w:name="_Toc120126193"/>
      <w:bookmarkStart w:id="1247" w:name="_Toc120128213"/>
      <w:bookmarkStart w:id="1248" w:name="_Toc120132457"/>
      <w:bookmarkStart w:id="1249" w:name="_Toc116991536"/>
      <w:bookmarkStart w:id="1250" w:name="_Toc116991972"/>
      <w:r>
        <w:rPr>
          <w:lang w:eastAsia="zh-CN"/>
        </w:rPr>
        <w:t xml:space="preserve">This solution ensures that the Source End UE can establish the E2E security with Target End UE via Layer-3 UE-to-UE relay. </w:t>
      </w:r>
    </w:p>
    <w:p w14:paraId="661F7298" w14:textId="77777777" w:rsidR="00316A5A" w:rsidRDefault="00316A5A" w:rsidP="00316A5A">
      <w:pPr>
        <w:rPr>
          <w:lang w:eastAsia="zh-CN"/>
        </w:rPr>
      </w:pPr>
      <w:r>
        <w:rPr>
          <w:lang w:eastAsia="zh-CN"/>
        </w:rPr>
        <w:t>If the E2E PC5 link is needed, t</w:t>
      </w:r>
      <w:r>
        <w:rPr>
          <w:rFonts w:hint="eastAsia"/>
          <w:lang w:eastAsia="zh-CN"/>
        </w:rPr>
        <w:t>he</w:t>
      </w:r>
      <w:r>
        <w:rPr>
          <w:lang w:eastAsia="zh-CN"/>
        </w:rPr>
        <w:t xml:space="preserve"> E2E security is established after the hop-by-hop security. The IKEv2 protocol is performed between Source End UE and Target End UE to establish the E2E security.</w:t>
      </w:r>
      <w:r>
        <w:rPr>
          <w:rFonts w:hint="eastAsia"/>
          <w:lang w:eastAsia="zh-CN"/>
        </w:rPr>
        <w:t xml:space="preserve"> </w:t>
      </w:r>
      <w:r>
        <w:rPr>
          <w:lang w:eastAsia="zh-CN"/>
        </w:rPr>
        <w:t>The detail of IKEv2 protocol is out of the 3GPP scope.</w:t>
      </w:r>
    </w:p>
    <w:p w14:paraId="76DACD12" w14:textId="6238ECB2" w:rsidR="001B5702" w:rsidRDefault="001B5702" w:rsidP="001B5702">
      <w:pPr>
        <w:pStyle w:val="21"/>
      </w:pPr>
      <w:bookmarkStart w:id="1251" w:name="_Toc128427509"/>
      <w:bookmarkStart w:id="1252" w:name="_Toc128650547"/>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245"/>
      <w:bookmarkEnd w:id="1246"/>
      <w:bookmarkEnd w:id="1247"/>
      <w:bookmarkEnd w:id="1248"/>
      <w:bookmarkEnd w:id="1251"/>
      <w:bookmarkEnd w:id="1252"/>
    </w:p>
    <w:p w14:paraId="20835F3D" w14:textId="77777777" w:rsidR="00822C96" w:rsidRDefault="00822C96" w:rsidP="00822C96">
      <w:pPr>
        <w:pStyle w:val="31"/>
      </w:pPr>
      <w:bookmarkStart w:id="1253" w:name="_Toc120126194"/>
      <w:bookmarkStart w:id="1254" w:name="_Toc120128214"/>
      <w:bookmarkStart w:id="1255" w:name="_Toc120132458"/>
      <w:bookmarkStart w:id="1256" w:name="_Toc120133015"/>
      <w:bookmarkStart w:id="1257" w:name="_Toc128427510"/>
      <w:bookmarkStart w:id="1258" w:name="_Toc120126196"/>
      <w:bookmarkStart w:id="1259" w:name="_Toc120128216"/>
      <w:bookmarkStart w:id="1260" w:name="_Toc120132460"/>
      <w:bookmarkStart w:id="1261" w:name="_Toc128650548"/>
      <w:r>
        <w:t>6.</w:t>
      </w:r>
      <w:r>
        <w:rPr>
          <w:rFonts w:hint="eastAsia"/>
          <w:lang w:eastAsia="zh-CN"/>
        </w:rPr>
        <w:t>22</w:t>
      </w:r>
      <w:r>
        <w:t>.1</w:t>
      </w:r>
      <w:r>
        <w:tab/>
        <w:t>Introduction</w:t>
      </w:r>
      <w:bookmarkEnd w:id="1253"/>
      <w:bookmarkEnd w:id="1254"/>
      <w:bookmarkEnd w:id="1255"/>
      <w:bookmarkEnd w:id="1256"/>
      <w:bookmarkEnd w:id="1257"/>
      <w:bookmarkEnd w:id="1261"/>
    </w:p>
    <w:p w14:paraId="6AE97B61" w14:textId="758DA45F" w:rsidR="00822C96" w:rsidRDefault="00822C96" w:rsidP="00822C96">
      <w:r w:rsidRPr="00717F84">
        <w:rPr>
          <w:rFonts w:hint="eastAsia"/>
        </w:rPr>
        <w:t>T</w:t>
      </w:r>
      <w:r w:rsidRPr="00717F84">
        <w:t xml:space="preserve">his solution </w:t>
      </w:r>
      <w:r>
        <w:t xml:space="preserve">addresses </w:t>
      </w:r>
      <w:r w:rsidRPr="00D80B2A">
        <w:t>security requirement for</w:t>
      </w:r>
      <w:r>
        <w:t xml:space="preserve"> the U2U relay and the remote UEs to use a common security protection scheme in key issue #5</w:t>
      </w:r>
      <w:r w:rsidRPr="00940B16">
        <w:t>.</w:t>
      </w:r>
    </w:p>
    <w:p w14:paraId="1A2F1860" w14:textId="77777777" w:rsidR="00822C96" w:rsidRPr="00EA0D66" w:rsidRDefault="00822C96" w:rsidP="00822C96">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5F3B56" w:rsidRDefault="00822C96" w:rsidP="00822C96">
      <w:pPr>
        <w:pStyle w:val="31"/>
        <w:rPr>
          <w:rFonts w:eastAsia="Malgun Gothic"/>
          <w:lang w:eastAsia="ko-KR"/>
        </w:rPr>
      </w:pPr>
      <w:bookmarkStart w:id="1262" w:name="_Toc120126195"/>
      <w:bookmarkStart w:id="1263" w:name="_Toc120128215"/>
      <w:bookmarkStart w:id="1264" w:name="_Toc120132459"/>
      <w:bookmarkStart w:id="1265" w:name="_Toc120133016"/>
      <w:bookmarkStart w:id="1266" w:name="_Toc128427511"/>
      <w:bookmarkStart w:id="1267" w:name="_Toc128650549"/>
      <w:r w:rsidRPr="0052213E">
        <w:t>6.</w:t>
      </w:r>
      <w:r>
        <w:rPr>
          <w:rFonts w:hint="eastAsia"/>
          <w:lang w:eastAsia="zh-CN"/>
        </w:rPr>
        <w:t>22</w:t>
      </w:r>
      <w:r>
        <w:t>.2</w:t>
      </w:r>
      <w:r w:rsidRPr="00386C3D">
        <w:tab/>
        <w:t>Solution details</w:t>
      </w:r>
      <w:bookmarkEnd w:id="1262"/>
      <w:bookmarkEnd w:id="1263"/>
      <w:bookmarkEnd w:id="1264"/>
      <w:bookmarkEnd w:id="1265"/>
      <w:bookmarkEnd w:id="1266"/>
      <w:bookmarkEnd w:id="1267"/>
    </w:p>
    <w:p w14:paraId="352C2144" w14:textId="77777777" w:rsidR="00822C96" w:rsidRPr="00717F84" w:rsidRDefault="007353B5" w:rsidP="00822C96">
      <w:pPr>
        <w:jc w:val="center"/>
      </w:pPr>
      <w:r>
        <w:pict w14:anchorId="07CEB85C">
          <v:shape id="_x0000_i1052" type="#_x0000_t75" style="width:268.4pt;height:181.45pt;mso-position-horizontal-relative:char;mso-position-vertical-relative:line">
            <v:imagedata r:id="rId62" o:title=""/>
          </v:shape>
        </w:pict>
      </w:r>
    </w:p>
    <w:p w14:paraId="7904F0E9" w14:textId="77777777" w:rsidR="00822C96" w:rsidRDefault="00822C96" w:rsidP="00822C96">
      <w:pPr>
        <w:pStyle w:val="TF"/>
        <w:ind w:firstLine="400"/>
      </w:pPr>
      <w:r w:rsidRPr="00E43474">
        <w:lastRenderedPageBreak/>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4D9B1839" w14:textId="77777777" w:rsidR="00822C96" w:rsidRDefault="00822C96" w:rsidP="00822C96">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51FD2D08" w14:textId="77777777" w:rsidR="00822C96" w:rsidRPr="003476FC" w:rsidRDefault="00822C96" w:rsidP="00822C96">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78B55C14" w14:textId="2F97BBEB" w:rsidR="00822C96" w:rsidRDefault="00822C96" w:rsidP="00822C96">
      <w:pPr>
        <w:pStyle w:val="B1"/>
        <w:ind w:left="425" w:hanging="425"/>
      </w:pPr>
      <w:r w:rsidRPr="002C5A1F">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w:t>
      </w:r>
      <w:r>
        <w:t>If the security policy (e.g., flag or indicator to use hop-by-hop) of the source UE is to use hop-by-hop security protection, source UE indicates to the U2U relay by a</w:t>
      </w:r>
      <w:r w:rsidRPr="002C5A1F">
        <w:t xml:space="preserve"> Direct Communication Request followed by a Direct Authorization and Key procedure</w:t>
      </w:r>
      <w:r>
        <w:t xml:space="preserve">. </w:t>
      </w:r>
    </w:p>
    <w:p w14:paraId="609A52BD" w14:textId="055BF3A4" w:rsidR="00822C96" w:rsidRDefault="00822C96" w:rsidP="00822C96">
      <w:pPr>
        <w:pStyle w:val="B1"/>
        <w:ind w:left="425" w:hanging="425"/>
      </w:pPr>
      <w:r w:rsidRPr="002C5A1F">
        <w:t xml:space="preserve"> </w:t>
      </w:r>
      <w:r>
        <w:tab/>
        <w:t xml:space="preserve">If the security policy of the U2U relay is the same as the source UE, the U2U relay continues with and completes the PC5 link setup procedure, including the Direct Security Mode procedure. This </w:t>
      </w:r>
      <w:r w:rsidRPr="002C5A1F">
        <w:t>mean</w:t>
      </w:r>
      <w:r>
        <w:t>s</w:t>
      </w:r>
      <w:r w:rsidRPr="002C5A1F">
        <w:t xml:space="preserve"> that the PC5 link setup includes security establishment, and that hop-by-hop security is intended. </w:t>
      </w:r>
      <w:r>
        <w:t xml:space="preserve">Otherwise, the source UE and U2U relay only set up the PC5 without security protection. Since </w:t>
      </w:r>
      <w:r w:rsidRPr="002C5A1F">
        <w:t>both source UE and U2U relay are aware of the security protection to be used</w:t>
      </w:r>
      <w:r>
        <w:t xml:space="preserve"> (e.g., hop-by-hop), the U2U relay repeats the process with target UE</w:t>
      </w:r>
      <w:r w:rsidRPr="002C5A1F">
        <w:t xml:space="preserve">.  </w:t>
      </w:r>
    </w:p>
    <w:p w14:paraId="1B651705" w14:textId="77777777" w:rsidR="00822C96" w:rsidRPr="002C5A1F" w:rsidRDefault="00822C96" w:rsidP="007353B5">
      <w:pPr>
        <w:pStyle w:val="NO"/>
        <w:ind w:left="851"/>
      </w:pPr>
      <w:r>
        <w:t>NOTE: U2U relay may override the security policy of the source UE, for example, if U2U relay is unable to support hop-by-hop security due to capacity reasons such as being low in power.</w:t>
      </w:r>
    </w:p>
    <w:p w14:paraId="3EF61BEC" w14:textId="1BA7A690" w:rsidR="00822C96" w:rsidRDefault="00822C96" w:rsidP="00822C96">
      <w:pPr>
        <w:pStyle w:val="B1"/>
        <w:ind w:left="425" w:hanging="425"/>
      </w:pPr>
      <w:r w:rsidRPr="002C5A1F">
        <w:t xml:space="preserve">1b.   During PC5 link setup procedure between target UE and U2U relay, </w:t>
      </w:r>
      <w:r>
        <w:t>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w:t>
      </w:r>
      <w:r w:rsidRPr="002C5A1F">
        <w:t xml:space="preserve"> the PC5 link setup include</w:t>
      </w:r>
      <w:r>
        <w:t>s</w:t>
      </w:r>
      <w:r w:rsidRPr="002C5A1F">
        <w:t xml:space="preserve"> security establishment between the target UE and U2U relay. </w:t>
      </w:r>
      <w:r>
        <w:t xml:space="preserve">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029A041B" w14:textId="77777777" w:rsidR="00822C96" w:rsidRPr="002C5A1F" w:rsidRDefault="00822C96" w:rsidP="00822C96">
      <w:pPr>
        <w:pStyle w:val="B1"/>
        <w:ind w:left="425" w:hanging="425"/>
      </w:pPr>
    </w:p>
    <w:p w14:paraId="699C2B57" w14:textId="09AD9904" w:rsidR="00822C96" w:rsidRPr="002C5A1F" w:rsidRDefault="00822C96" w:rsidP="00822C96">
      <w:pPr>
        <w:pStyle w:val="B1"/>
        <w:ind w:left="425" w:hanging="425"/>
      </w:pPr>
      <w:r>
        <w:t>2</w:t>
      </w:r>
      <w:r w:rsidRPr="00A770A7">
        <w:t>a</w:t>
      </w:r>
      <w:r>
        <w:t>.   S</w:t>
      </w:r>
      <w:r w:rsidRPr="002C5A1F">
        <w:t>ource UE, target UE and U2U relay are aware PC5 security has been activated, and that end-to-end security is not needed. End-to-end link is established between source UE and target UE via U2U relay. Step 2b is skipped.</w:t>
      </w:r>
    </w:p>
    <w:p w14:paraId="273796E7" w14:textId="77777777" w:rsidR="00822C96" w:rsidRPr="002C5A1F" w:rsidRDefault="00822C96" w:rsidP="00822C96">
      <w:pPr>
        <w:pStyle w:val="B1"/>
        <w:ind w:left="425" w:hanging="425"/>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2C5A1F">
        <w:t>nd-to-end security establishment proceeds between source UE and target UE.</w:t>
      </w:r>
    </w:p>
    <w:p w14:paraId="1AA4F4C9" w14:textId="77777777" w:rsidR="00822C96" w:rsidRPr="002C5A1F" w:rsidRDefault="00822C96" w:rsidP="00822C96">
      <w:pPr>
        <w:pStyle w:val="B1"/>
        <w:ind w:left="425" w:hanging="425"/>
      </w:pPr>
      <w:r w:rsidRPr="002C5A1F">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31"/>
      </w:pPr>
      <w:bookmarkStart w:id="1268" w:name="_Toc128427512"/>
      <w:bookmarkStart w:id="1269" w:name="_Toc128650550"/>
      <w:r>
        <w:t>6.</w:t>
      </w:r>
      <w:r>
        <w:rPr>
          <w:rFonts w:hint="eastAsia"/>
          <w:lang w:eastAsia="zh-CN"/>
        </w:rPr>
        <w:t>22</w:t>
      </w:r>
      <w:r>
        <w:t>.3</w:t>
      </w:r>
      <w:r>
        <w:tab/>
        <w:t>Evaluation</w:t>
      </w:r>
      <w:bookmarkEnd w:id="1258"/>
      <w:bookmarkEnd w:id="1259"/>
      <w:bookmarkEnd w:id="1260"/>
      <w:bookmarkEnd w:id="1268"/>
      <w:bookmarkEnd w:id="1269"/>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21"/>
      </w:pPr>
      <w:bookmarkStart w:id="1270" w:name="_Toc120125761"/>
      <w:bookmarkStart w:id="1271" w:name="_Toc120126197"/>
      <w:bookmarkStart w:id="1272" w:name="_Toc120128217"/>
      <w:bookmarkStart w:id="1273" w:name="_Toc120132461"/>
      <w:bookmarkStart w:id="1274" w:name="_Toc128427513"/>
      <w:bookmarkStart w:id="1275" w:name="_Toc128650551"/>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270"/>
      <w:bookmarkEnd w:id="1271"/>
      <w:bookmarkEnd w:id="1272"/>
      <w:bookmarkEnd w:id="1273"/>
      <w:bookmarkEnd w:id="1274"/>
      <w:bookmarkEnd w:id="1275"/>
    </w:p>
    <w:p w14:paraId="391B7294" w14:textId="24089087" w:rsidR="00C633E8" w:rsidRDefault="00C633E8" w:rsidP="00C633E8">
      <w:pPr>
        <w:pStyle w:val="31"/>
      </w:pPr>
      <w:bookmarkStart w:id="1276" w:name="_Toc120125762"/>
      <w:bookmarkStart w:id="1277" w:name="_Toc120126198"/>
      <w:bookmarkStart w:id="1278" w:name="_Toc120128218"/>
      <w:bookmarkStart w:id="1279" w:name="_Toc120132462"/>
      <w:bookmarkStart w:id="1280" w:name="_Toc128427514"/>
      <w:bookmarkStart w:id="1281" w:name="_Toc41060443"/>
      <w:bookmarkStart w:id="1282" w:name="_Toc128650552"/>
      <w:r>
        <w:t>6.</w:t>
      </w:r>
      <w:r>
        <w:rPr>
          <w:rFonts w:hint="eastAsia"/>
          <w:lang w:eastAsia="zh-CN"/>
        </w:rPr>
        <w:t>23</w:t>
      </w:r>
      <w:r>
        <w:t>.1</w:t>
      </w:r>
      <w:r>
        <w:tab/>
        <w:t>Introduction</w:t>
      </w:r>
      <w:bookmarkEnd w:id="1276"/>
      <w:bookmarkEnd w:id="1277"/>
      <w:bookmarkEnd w:id="1278"/>
      <w:bookmarkEnd w:id="1279"/>
      <w:bookmarkEnd w:id="1280"/>
      <w:bookmarkEnd w:id="1282"/>
    </w:p>
    <w:p w14:paraId="6D077653" w14:textId="77777777" w:rsidR="00C633E8" w:rsidRDefault="00C633E8" w:rsidP="00C633E8">
      <w:r>
        <w:t>This solution addresses the Key Issue #1.</w:t>
      </w:r>
    </w:p>
    <w:p w14:paraId="525347D6" w14:textId="77777777" w:rsidR="00C633E8" w:rsidRDefault="00C633E8" w:rsidP="00C633E8">
      <w:pPr>
        <w:rPr>
          <w:iCs/>
        </w:rPr>
      </w:pPr>
      <w:r>
        <w:lastRenderedPageBreak/>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FF7B5FB" w14:textId="77777777" w:rsidR="00C633E8" w:rsidRDefault="00C633E8" w:rsidP="00C633E8">
      <w:pPr>
        <w:rPr>
          <w:iCs/>
        </w:rPr>
      </w:pPr>
      <w:r>
        <w:rPr>
          <w:iCs/>
        </w:rPr>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765202CB" w14:textId="5C9CA2AD" w:rsidR="00AB599F" w:rsidRPr="005F3B56" w:rsidRDefault="00AB599F" w:rsidP="00AB599F">
      <w:pPr>
        <w:pStyle w:val="31"/>
        <w:rPr>
          <w:rFonts w:eastAsia="Malgun Gothic"/>
          <w:lang w:eastAsia="ko-KR"/>
        </w:rPr>
      </w:pPr>
      <w:bookmarkStart w:id="1283" w:name="_Toc128427515"/>
      <w:bookmarkStart w:id="1284" w:name="_Toc120125763"/>
      <w:bookmarkStart w:id="1285" w:name="_Toc120126199"/>
      <w:bookmarkStart w:id="1286" w:name="_Toc120128219"/>
      <w:bookmarkStart w:id="1287" w:name="_Toc120132463"/>
      <w:bookmarkStart w:id="1288" w:name="_Toc120125764"/>
      <w:bookmarkStart w:id="1289" w:name="_Toc120126200"/>
      <w:bookmarkStart w:id="1290" w:name="_Toc120128220"/>
      <w:bookmarkStart w:id="1291" w:name="_Toc120132464"/>
      <w:bookmarkStart w:id="1292" w:name="_Toc128650553"/>
      <w:bookmarkEnd w:id="1281"/>
      <w:r w:rsidRPr="0052213E">
        <w:t>6.</w:t>
      </w:r>
      <w:r>
        <w:rPr>
          <w:rFonts w:hint="eastAsia"/>
          <w:lang w:eastAsia="zh-CN"/>
        </w:rPr>
        <w:t>23</w:t>
      </w:r>
      <w:r>
        <w:t>.2</w:t>
      </w:r>
      <w:r w:rsidRPr="00386C3D">
        <w:tab/>
        <w:t>Solution details</w:t>
      </w:r>
      <w:bookmarkEnd w:id="1283"/>
      <w:bookmarkEnd w:id="1292"/>
    </w:p>
    <w:p w14:paraId="0B69ADEB" w14:textId="68F38F37" w:rsidR="003F5FF3" w:rsidRDefault="003F5FF3" w:rsidP="003F5FF3">
      <w:pPr>
        <w:jc w:val="center"/>
      </w:pPr>
      <w:bookmarkStart w:id="1293" w:name="_Hlk115251332"/>
      <w:bookmarkEnd w:id="1284"/>
      <w:bookmarkEnd w:id="1285"/>
      <w:bookmarkEnd w:id="1286"/>
      <w:bookmarkEnd w:id="1287"/>
    </w:p>
    <w:p w14:paraId="7041BCF3" w14:textId="77777777" w:rsidR="003F5FF3" w:rsidRPr="00C0007C" w:rsidRDefault="003F5FF3" w:rsidP="003F5FF3">
      <w:pPr>
        <w:jc w:val="center"/>
      </w:pPr>
      <w:r w:rsidRPr="00C0007C">
        <w:object w:dxaOrig="9709" w:dyaOrig="4606" w14:anchorId="5712185C">
          <v:shape id="_x0000_i1053" type="#_x0000_t75" style="width:356.55pt;height:167.6pt" o:ole="">
            <v:imagedata r:id="rId63" o:title=""/>
          </v:shape>
          <o:OLEObject Type="Embed" ProgID="Visio.Drawing.11" ShapeID="_x0000_i1053" DrawAspect="Content" ObjectID="_1739263159" r:id="rId64"/>
        </w:object>
      </w:r>
    </w:p>
    <w:p w14:paraId="24FAB967" w14:textId="77777777" w:rsidR="003F5FF3" w:rsidRPr="00C0007C" w:rsidRDefault="003F5FF3" w:rsidP="003F5FF3">
      <w:pPr>
        <w:keepLines/>
        <w:spacing w:after="240"/>
        <w:jc w:val="center"/>
        <w:rPr>
          <w:rFonts w:ascii="Arial" w:hAnsi="Arial"/>
          <w:b/>
        </w:rPr>
      </w:pPr>
      <w:r w:rsidRPr="00C0007C">
        <w:rPr>
          <w:rFonts w:ascii="Arial" w:hAnsi="Arial"/>
          <w:b/>
        </w:rPr>
        <w:t>Figure 6.</w:t>
      </w:r>
      <w:r w:rsidRPr="00C0007C">
        <w:rPr>
          <w:rFonts w:ascii="Arial" w:hAnsi="Arial" w:hint="eastAsia"/>
          <w:b/>
          <w:lang w:eastAsia="zh-CN"/>
        </w:rPr>
        <w:t>23</w:t>
      </w:r>
      <w:r w:rsidRPr="00C0007C">
        <w:rPr>
          <w:rFonts w:ascii="Arial" w:hAnsi="Arial"/>
          <w:b/>
        </w:rPr>
        <w:t>.2-1: Model A discovery</w:t>
      </w:r>
    </w:p>
    <w:p w14:paraId="41A77950" w14:textId="77777777" w:rsidR="003F5FF3" w:rsidRPr="00C0007C" w:rsidRDefault="003F5FF3" w:rsidP="003F5FF3">
      <w:pPr>
        <w:ind w:left="568" w:hanging="284"/>
      </w:pPr>
      <w:bookmarkStart w:id="1294" w:name="_Hlk118331413"/>
      <w:bookmarkEnd w:id="1293"/>
      <w:r w:rsidRPr="00C0007C">
        <w:t>0. This solution consists of two protection mechanisms using two sets of security materials: one for the direct discovery set(s) protection and the other one for the Announcement message protection.</w:t>
      </w:r>
      <w:bookmarkEnd w:id="1294"/>
    </w:p>
    <w:p w14:paraId="50E5C42F" w14:textId="77777777" w:rsidR="003F5FF3" w:rsidRDefault="003F5FF3" w:rsidP="003F5FF3">
      <w:pPr>
        <w:keepLines/>
        <w:ind w:left="1135" w:hanging="851"/>
        <w:rPr>
          <w:color w:val="FF0000"/>
        </w:rPr>
      </w:pPr>
      <w:r w:rsidRPr="00C0007C">
        <w:rPr>
          <w:color w:val="FF0000"/>
        </w:rPr>
        <w:t>Editor’s Note: The need of two sets of security parameters is FFS.</w:t>
      </w:r>
    </w:p>
    <w:p w14:paraId="19A41BEA" w14:textId="77777777" w:rsidR="003F5FF3" w:rsidRPr="00C0007C" w:rsidRDefault="003F5FF3" w:rsidP="003F5FF3">
      <w:pPr>
        <w:keepLines/>
        <w:ind w:left="1135" w:hanging="851"/>
        <w:rPr>
          <w:color w:val="FF0000"/>
        </w:rPr>
      </w:pPr>
      <w:r w:rsidRPr="00C0007C">
        <w:rPr>
          <w:color w:val="FF0000"/>
        </w:rPr>
        <w:t>Editor’s Note: It's FFS whether ProSe services requiring different security materials share the same RSC.</w:t>
      </w:r>
    </w:p>
    <w:p w14:paraId="47CF9582" w14:textId="77777777" w:rsidR="003F5FF3" w:rsidRPr="00C0007C" w:rsidRDefault="003F5FF3" w:rsidP="003F5FF3">
      <w:pPr>
        <w:ind w:left="568" w:hanging="284"/>
      </w:pPr>
      <w:r w:rsidRPr="00C0007C">
        <w:t>1. Direct discovery set(s) protection by the target UE:</w:t>
      </w:r>
    </w:p>
    <w:p w14:paraId="01A76A3B" w14:textId="77777777" w:rsidR="003F5FF3" w:rsidRPr="00C0007C" w:rsidRDefault="003F5FF3" w:rsidP="003F5FF3">
      <w:pPr>
        <w:ind w:left="284"/>
        <w:contextualSpacing/>
      </w:pPr>
      <w:r w:rsidRPr="00C0007C">
        <w:t>The source UE and target UEs are provisioned with the ProSe restricted code and the discovery security materials associated with the ProSe restricted code</w:t>
      </w:r>
      <w:r>
        <w:t xml:space="preserve"> as specified in clause 6.1.3.2.2 of TS 33.503 [6]</w:t>
      </w:r>
      <w:r w:rsidRPr="00C0007C">
        <w:t xml:space="preserve">. </w:t>
      </w:r>
    </w:p>
    <w:p w14:paraId="0EA31049" w14:textId="77777777" w:rsidR="003F5FF3" w:rsidRPr="00C0007C" w:rsidRDefault="003F5FF3" w:rsidP="003F5FF3">
      <w:pPr>
        <w:ind w:left="284"/>
        <w:contextualSpacing/>
      </w:pPr>
      <w:r w:rsidRPr="00C0007C">
        <w:t>The target UE protects the direct discovery set(s) using the discovery security materials associated with the ProSe restricted code.</w:t>
      </w:r>
    </w:p>
    <w:p w14:paraId="20B47280" w14:textId="77777777" w:rsidR="003F5FF3" w:rsidRPr="00C0007C" w:rsidRDefault="003F5FF3" w:rsidP="003F5FF3">
      <w:pPr>
        <w:ind w:left="284"/>
        <w:contextualSpacing/>
      </w:pPr>
      <w:r w:rsidRPr="00C0007C">
        <w:t>The target UE provides the protected direct discovery set(s) to the U2U Relay.</w:t>
      </w:r>
    </w:p>
    <w:p w14:paraId="45995D66" w14:textId="77777777" w:rsidR="003F5FF3" w:rsidRPr="00C0007C" w:rsidRDefault="003F5FF3" w:rsidP="003F5FF3">
      <w:pPr>
        <w:keepLines/>
        <w:ind w:left="1135" w:hanging="851"/>
        <w:rPr>
          <w:color w:val="FF0000"/>
        </w:rPr>
      </w:pPr>
      <w:r w:rsidRPr="00C0007C">
        <w:rPr>
          <w:color w:val="FF0000"/>
        </w:rPr>
        <w:t>Editor’s Note: how the target UE provides the protected direct discovery set(s) to the U2U Relay needs to be aligned with the U2U relay Model A discovery procedure defined by SA2.</w:t>
      </w:r>
    </w:p>
    <w:p w14:paraId="27A0D96D" w14:textId="77777777" w:rsidR="003F5FF3" w:rsidRPr="00C0007C" w:rsidRDefault="003F5FF3" w:rsidP="003F5FF3">
      <w:pPr>
        <w:keepLines/>
        <w:ind w:left="1135" w:hanging="851"/>
        <w:rPr>
          <w:color w:val="FF0000"/>
        </w:rPr>
      </w:pPr>
      <w:r w:rsidRPr="00C0007C">
        <w:rPr>
          <w:color w:val="FF0000"/>
        </w:rPr>
        <w:t>Editor’s Note: The need of two different discovery codes (ProSe restricted code and RSC) is FFS.</w:t>
      </w:r>
    </w:p>
    <w:p w14:paraId="60C1F1C7" w14:textId="77777777" w:rsidR="003F5FF3" w:rsidRPr="00C0007C" w:rsidRDefault="003F5FF3" w:rsidP="003F5FF3">
      <w:pPr>
        <w:keepLines/>
        <w:ind w:left="1135" w:hanging="851"/>
      </w:pPr>
      <w:r w:rsidRPr="00C0007C">
        <w:t>NOTE: the protection mechanisms specified in clause 6.1.3.2.3 of TS 33.503 [6] are reused for the direct discovery set and U2U discovery set protection. The details of how the protection mechanisms in clause 6.1.3.2.3 of TS 33.503 [6]</w:t>
      </w:r>
      <w:r w:rsidRPr="00C0007C">
        <w:rPr>
          <w:rFonts w:hint="eastAsia"/>
          <w:lang w:eastAsia="zh-CN"/>
        </w:rPr>
        <w:t xml:space="preserve"> </w:t>
      </w:r>
      <w:r w:rsidRPr="00C0007C">
        <w:t>is applied to the U2U discovery message protection will be specified during the normative work.</w:t>
      </w:r>
    </w:p>
    <w:p w14:paraId="0B654E91" w14:textId="77777777" w:rsidR="003F5FF3" w:rsidRPr="00C0007C" w:rsidRDefault="003F5FF3" w:rsidP="003F5FF3">
      <w:pPr>
        <w:ind w:left="568" w:hanging="284"/>
      </w:pPr>
      <w:r w:rsidRPr="00C0007C">
        <w:t>2. Announcement message protection by U2U Relay:</w:t>
      </w:r>
    </w:p>
    <w:p w14:paraId="4883BA09" w14:textId="77777777" w:rsidR="003F5FF3" w:rsidRPr="00C0007C" w:rsidRDefault="003F5FF3" w:rsidP="003F5FF3">
      <w:pPr>
        <w:ind w:left="284"/>
      </w:pPr>
      <w:r w:rsidRPr="00C0007C">
        <w:lastRenderedPageBreak/>
        <w:t xml:space="preserve">The U2U Relay and source UE are provisioned with the RSC for a U2U relay service and the discovery security materials associated with the RSC as specified in clause 6.1.3.2.2 of TS 33.503 [6]. </w:t>
      </w:r>
    </w:p>
    <w:p w14:paraId="0084CF4E" w14:textId="77777777" w:rsidR="003F5FF3" w:rsidRPr="00C0007C" w:rsidRDefault="003F5FF3" w:rsidP="003F5FF3">
      <w:pPr>
        <w:ind w:left="284"/>
      </w:pPr>
      <w:r w:rsidRPr="00C0007C">
        <w:t>The U2U Relay protects an Announcement message using the provisioned discovery security materials associated with the RSC as specified in clause 6.1.3.2.3 of TS 33.503 [6]. The Announcement message contains the direct discovery set(s) provided by the target UEs.</w:t>
      </w:r>
    </w:p>
    <w:p w14:paraId="02118342" w14:textId="77777777" w:rsidR="003F5FF3" w:rsidRPr="00C0007C" w:rsidRDefault="003F5FF3" w:rsidP="003F5FF3">
      <w:pPr>
        <w:ind w:left="284"/>
      </w:pPr>
      <w:r w:rsidRPr="00C0007C">
        <w:t>The source UE decrypts and/or verifies the received Announcement message using the discovery security materials associated with the RSC. The source UE extracts the direct discovery set(s) from the Announcement message and decrypts and/or verifies the direct discovery set(s) using the discovery security materials associated with the ProSe restricted code.</w:t>
      </w:r>
    </w:p>
    <w:p w14:paraId="02AA0CB8" w14:textId="70B1C80E" w:rsidR="00C633E8" w:rsidRPr="00386C3D" w:rsidRDefault="00C633E8" w:rsidP="00C633E8">
      <w:pPr>
        <w:pStyle w:val="31"/>
      </w:pPr>
      <w:bookmarkStart w:id="1295" w:name="_Toc128427516"/>
      <w:bookmarkStart w:id="1296" w:name="_Toc128650554"/>
      <w:r w:rsidRPr="0052213E">
        <w:t>6.</w:t>
      </w:r>
      <w:r>
        <w:rPr>
          <w:rFonts w:hint="eastAsia"/>
          <w:lang w:eastAsia="zh-CN"/>
        </w:rPr>
        <w:t>23</w:t>
      </w:r>
      <w:r w:rsidRPr="00386C3D">
        <w:t>.3</w:t>
      </w:r>
      <w:r w:rsidRPr="00386C3D">
        <w:tab/>
        <w:t>Evaluation</w:t>
      </w:r>
      <w:bookmarkEnd w:id="1288"/>
      <w:bookmarkEnd w:id="1289"/>
      <w:bookmarkEnd w:id="1290"/>
      <w:bookmarkEnd w:id="1291"/>
      <w:bookmarkEnd w:id="1295"/>
      <w:bookmarkEnd w:id="1296"/>
    </w:p>
    <w:p w14:paraId="50B6979B" w14:textId="77777777" w:rsidR="00C633E8" w:rsidRDefault="00C633E8" w:rsidP="00C633E8">
      <w:bookmarkStart w:id="1297"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1297"/>
    </w:p>
    <w:p w14:paraId="7B467FBC" w14:textId="408D44C7" w:rsidR="009617A7" w:rsidRDefault="009617A7" w:rsidP="009617A7">
      <w:r w:rsidRPr="009617A7">
        <w:t>This solution proposes to use two sets of discovery security materials. One is used to protect direct discovery set. The other one is used to protect a U2U relay discovery message.</w:t>
      </w:r>
    </w:p>
    <w:p w14:paraId="07E2E7F6" w14:textId="77777777" w:rsidR="00C633E8" w:rsidRDefault="00C633E8" w:rsidP="00C633E8">
      <w:pPr>
        <w:pStyle w:val="EditorsNote"/>
      </w:pPr>
      <w:r>
        <w:t xml:space="preserve">Editor’s Note: </w:t>
      </w:r>
      <w:r w:rsidRPr="00A60F45">
        <w:t>Further evaluation is FFS.</w:t>
      </w:r>
    </w:p>
    <w:p w14:paraId="6AAD7730" w14:textId="77777777" w:rsidR="00275828" w:rsidRDefault="00275828" w:rsidP="00275828">
      <w:pPr>
        <w:pStyle w:val="21"/>
      </w:pPr>
      <w:bookmarkStart w:id="1298" w:name="_Toc120125765"/>
      <w:bookmarkStart w:id="1299" w:name="_Toc120126201"/>
      <w:bookmarkStart w:id="1300" w:name="_Toc120128221"/>
      <w:bookmarkStart w:id="1301" w:name="_Toc120132465"/>
      <w:bookmarkStart w:id="1302" w:name="_Toc120133022"/>
      <w:bookmarkStart w:id="1303" w:name="_Toc128427517"/>
      <w:bookmarkStart w:id="1304" w:name="_Toc41060441"/>
      <w:bookmarkStart w:id="1305" w:name="_Toc120125769"/>
      <w:bookmarkStart w:id="1306" w:name="_Toc120126205"/>
      <w:bookmarkStart w:id="1307" w:name="_Toc120128225"/>
      <w:bookmarkStart w:id="1308" w:name="_Toc120132469"/>
      <w:bookmarkStart w:id="1309" w:name="_Toc128650555"/>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298"/>
      <w:bookmarkEnd w:id="1299"/>
      <w:bookmarkEnd w:id="1300"/>
      <w:bookmarkEnd w:id="1301"/>
      <w:bookmarkEnd w:id="1302"/>
      <w:bookmarkEnd w:id="1303"/>
      <w:bookmarkEnd w:id="1309"/>
    </w:p>
    <w:p w14:paraId="1BC2563D" w14:textId="77777777" w:rsidR="00275828" w:rsidRDefault="00275828" w:rsidP="00275828">
      <w:pPr>
        <w:pStyle w:val="31"/>
      </w:pPr>
      <w:bookmarkStart w:id="1310" w:name="_Toc120125766"/>
      <w:bookmarkStart w:id="1311" w:name="_Toc120126202"/>
      <w:bookmarkStart w:id="1312" w:name="_Toc120128222"/>
      <w:bookmarkStart w:id="1313" w:name="_Toc120132466"/>
      <w:bookmarkStart w:id="1314" w:name="_Toc120133023"/>
      <w:bookmarkStart w:id="1315" w:name="_Toc128427518"/>
      <w:bookmarkStart w:id="1316" w:name="_Toc128650556"/>
      <w:r>
        <w:t>6.</w:t>
      </w:r>
      <w:r>
        <w:rPr>
          <w:rFonts w:hint="eastAsia"/>
          <w:lang w:eastAsia="zh-CN"/>
        </w:rPr>
        <w:t>24</w:t>
      </w:r>
      <w:r>
        <w:t>.1</w:t>
      </w:r>
      <w:r>
        <w:tab/>
        <w:t>Introduction</w:t>
      </w:r>
      <w:bookmarkEnd w:id="1310"/>
      <w:bookmarkEnd w:id="1311"/>
      <w:bookmarkEnd w:id="1312"/>
      <w:bookmarkEnd w:id="1313"/>
      <w:bookmarkEnd w:id="1314"/>
      <w:bookmarkEnd w:id="1315"/>
      <w:bookmarkEnd w:id="1316"/>
    </w:p>
    <w:p w14:paraId="097327EC" w14:textId="77777777" w:rsidR="00275828" w:rsidRDefault="00275828" w:rsidP="00275828">
      <w:r>
        <w:t>This solution addresses the Key Issue #1.</w:t>
      </w:r>
    </w:p>
    <w:p w14:paraId="21CF4055" w14:textId="77777777" w:rsidR="00275828" w:rsidRDefault="00275828" w:rsidP="00275828">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26E3CE2E" w14:textId="0F8935FE" w:rsidR="00275828" w:rsidRDefault="00275828" w:rsidP="00275828">
      <w:pPr>
        <w:rPr>
          <w:iCs/>
        </w:rPr>
      </w:pPr>
      <w:r>
        <w:rPr>
          <w:iCs/>
        </w:rPr>
        <w:t>To prevent such security threats, this solution supports both scenarios by provisioning direct discovery set protection indication to the source UE and target UE. In case a single RSC is used to relay multiple direct discovery sets associated with different ProSe services, the discovery messages are protected using two sets of security materials (i.e., the discovery messages and the direct discovery set(s) are protected using the respective set of security materials).</w:t>
      </w:r>
    </w:p>
    <w:p w14:paraId="0C697143" w14:textId="77777777" w:rsidR="00275828" w:rsidRDefault="00275828" w:rsidP="00275828">
      <w:pPr>
        <w:rPr>
          <w:iCs/>
        </w:rPr>
      </w:pPr>
      <w:r>
        <w:rPr>
          <w:iCs/>
        </w:rPr>
        <w:t>In case a single RSC is used to relay direct discovery sets associated with a single ProSe service, the discovery messages are protected using a single set of security materials associated with the RSC.</w:t>
      </w:r>
    </w:p>
    <w:p w14:paraId="442AD3CF" w14:textId="77777777" w:rsidR="00275828" w:rsidRDefault="00275828" w:rsidP="00275828">
      <w:pPr>
        <w:pStyle w:val="31"/>
      </w:pPr>
      <w:bookmarkStart w:id="1317" w:name="_Toc120125767"/>
      <w:bookmarkStart w:id="1318" w:name="_Toc120126203"/>
      <w:bookmarkStart w:id="1319" w:name="_Toc120128223"/>
      <w:bookmarkStart w:id="1320" w:name="_Toc120132467"/>
      <w:bookmarkStart w:id="1321" w:name="_Toc128427519"/>
      <w:bookmarkStart w:id="1322" w:name="_Toc128650557"/>
      <w:r w:rsidRPr="0052213E">
        <w:t>6.</w:t>
      </w:r>
      <w:r>
        <w:rPr>
          <w:rFonts w:hint="eastAsia"/>
          <w:lang w:eastAsia="zh-CN"/>
        </w:rPr>
        <w:t>24</w:t>
      </w:r>
      <w:r>
        <w:t>.2</w:t>
      </w:r>
      <w:r w:rsidRPr="00386C3D">
        <w:tab/>
        <w:t>Solution details</w:t>
      </w:r>
      <w:bookmarkEnd w:id="1317"/>
      <w:bookmarkEnd w:id="1318"/>
      <w:bookmarkEnd w:id="1319"/>
      <w:bookmarkEnd w:id="1320"/>
      <w:bookmarkEnd w:id="1321"/>
      <w:bookmarkEnd w:id="1322"/>
    </w:p>
    <w:p w14:paraId="3A0C7614" w14:textId="77777777" w:rsidR="00275828" w:rsidRDefault="00275828" w:rsidP="00275828">
      <w:pPr>
        <w:jc w:val="center"/>
      </w:pPr>
    </w:p>
    <w:p w14:paraId="0B1ABADB" w14:textId="77777777" w:rsidR="00275828" w:rsidRDefault="00275828" w:rsidP="00275828">
      <w:pPr>
        <w:jc w:val="center"/>
      </w:pPr>
      <w:r w:rsidRPr="003B4EA7">
        <w:object w:dxaOrig="9638" w:dyaOrig="5315" w14:anchorId="3D8677C4">
          <v:shape id="_x0000_i1054" type="#_x0000_t75" style="width:353.65pt;height:194.1pt" o:ole="">
            <v:imagedata r:id="rId65" o:title=""/>
          </v:shape>
          <o:OLEObject Type="Embed" ProgID="Visio.Drawing.11" ShapeID="_x0000_i1054" DrawAspect="Content" ObjectID="_1739263160" r:id="rId66"/>
        </w:object>
      </w:r>
    </w:p>
    <w:p w14:paraId="1B7F1204" w14:textId="77777777" w:rsidR="00275828" w:rsidRDefault="00275828" w:rsidP="00275828">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40E89144" w14:textId="1DE90F9E" w:rsidR="00275828" w:rsidRDefault="00275828" w:rsidP="007353B5">
      <w:pPr>
        <w:pStyle w:val="EditorsNote"/>
      </w:pPr>
      <w:r>
        <w:rPr>
          <w:iCs/>
        </w:rPr>
        <w:t>This solution consists of two protection mechanisms using two sets of security materials: one for the Solicitation and Response message protection and the other one for the direct discovery set(s) protection.</w:t>
      </w:r>
      <w:r>
        <w:t>Editor’s Note: The need of two sets of security parameters is FFS.</w:t>
      </w:r>
    </w:p>
    <w:p w14:paraId="3519B931" w14:textId="77777777" w:rsidR="00275828" w:rsidRPr="00B43C6C" w:rsidRDefault="00275828" w:rsidP="007353B5">
      <w:pPr>
        <w:pStyle w:val="EditorsNote"/>
      </w:pPr>
      <w:r w:rsidRPr="00B43C6C">
        <w:t>E</w:t>
      </w:r>
      <w:r>
        <w:t xml:space="preserve">ditor’s </w:t>
      </w:r>
      <w:r w:rsidRPr="00B43C6C">
        <w:t>N</w:t>
      </w:r>
      <w:r>
        <w:t>ote</w:t>
      </w:r>
      <w:r w:rsidRPr="00B43C6C">
        <w:t>: It's FFS whether ProSe services requiring different security materials share the same RSC.</w:t>
      </w:r>
    </w:p>
    <w:p w14:paraId="36E25E53" w14:textId="77777777" w:rsidR="00275828" w:rsidRDefault="00275828" w:rsidP="00275828">
      <w:pPr>
        <w:rPr>
          <w:iCs/>
        </w:rPr>
      </w:pPr>
      <w:r>
        <w:rPr>
          <w:iCs/>
        </w:rPr>
        <w:t>The security procedure is described as follows:</w:t>
      </w:r>
    </w:p>
    <w:p w14:paraId="2549619B" w14:textId="77777777" w:rsidR="00275828" w:rsidRDefault="00275828" w:rsidP="00275828">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0B324DC8" w14:textId="77777777" w:rsidR="00275828" w:rsidRPr="00010D4C" w:rsidRDefault="00275828" w:rsidP="00275828">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23DE964C" w14:textId="77777777" w:rsidR="00275828" w:rsidRDefault="00275828" w:rsidP="00275828">
      <w:pPr>
        <w:pStyle w:val="27"/>
      </w:pPr>
      <w:r>
        <w:t>0a.</w:t>
      </w:r>
      <w:r>
        <w:tab/>
        <w:t>The source UE and target UE are provisioned with the discovery security materials associated with the ProSe code (i.e., query and response code) for a ProSe service.</w:t>
      </w:r>
    </w:p>
    <w:p w14:paraId="2D38B4A2" w14:textId="77777777" w:rsidR="00275828" w:rsidRDefault="00275828" w:rsidP="00275828">
      <w:pPr>
        <w:pStyle w:val="27"/>
      </w:pPr>
      <w:r>
        <w:t>0b.</w:t>
      </w:r>
      <w:r>
        <w:tab/>
        <w:t xml:space="preserve">The source UE, target UE, and U2U Relay are provisioned with discovery security materials associated with an RSC. In addition, the source UE and target UE are provisioned with the direct discovery set protection indication informing whether to enable or disable the direct discovery set(s) protection. </w:t>
      </w:r>
    </w:p>
    <w:p w14:paraId="73766837" w14:textId="77777777" w:rsidR="00275828" w:rsidRDefault="00275828" w:rsidP="00275828">
      <w:pPr>
        <w:pStyle w:val="EditorsNote"/>
      </w:pPr>
      <w:r>
        <w:t>Editor’s Note: The need of two different discovery codes (ProSe code and RSC) is FFS.</w:t>
      </w:r>
    </w:p>
    <w:p w14:paraId="2088FD1E" w14:textId="77777777" w:rsidR="00275828" w:rsidRDefault="00275828" w:rsidP="00275828">
      <w:pPr>
        <w:pStyle w:val="B1"/>
      </w:pPr>
      <w:r>
        <w:t>1.</w:t>
      </w:r>
      <w:r>
        <w:tab/>
        <w:t>The source UE protects a direct discovery set(s)</w:t>
      </w:r>
      <w:r w:rsidDel="00667FE0">
        <w:t xml:space="preserve"> </w:t>
      </w:r>
      <w:r>
        <w:t>(e.g., user info ID of target UE) using the discovery security materials associated with the ProSe code if the direct discovery set protection indication is set to be enabled. Then, the source UE provides the protected direct discovery set(s) to the U2U Relay via a Solicitation message. The Solicitation message is protected as specified in clause 6.1.3.2.3 of TS 33.503 [6].</w:t>
      </w:r>
    </w:p>
    <w:p w14:paraId="42633A65" w14:textId="77777777" w:rsidR="00275828" w:rsidRDefault="00275828" w:rsidP="00275828">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73C40E01" w14:textId="77777777" w:rsidR="00275828" w:rsidRDefault="00275828" w:rsidP="00275828">
      <w:pPr>
        <w:pStyle w:val="B1"/>
      </w:pPr>
      <w:r>
        <w:t>3.</w:t>
      </w:r>
      <w:r>
        <w:tab/>
        <w:t xml:space="preserve">The target UE decrypts and/or verifies the received Solicitation message using the discovery security materials associated with the RSC. If the verification is successful and the direct discovery set protection indication is set to be enabled, the target UE further extracts the protected direct discovery set(s) from the message and decrypts and/or verifies the direct discovery set(s) using the discovery security materials associated with the ProSe code. </w:t>
      </w:r>
    </w:p>
    <w:p w14:paraId="435A29FC" w14:textId="77777777" w:rsidR="00275828" w:rsidRDefault="00275828" w:rsidP="00275828">
      <w:pPr>
        <w:pStyle w:val="B1"/>
      </w:pPr>
      <w:r>
        <w:t>4.</w:t>
      </w:r>
      <w:r>
        <w:tab/>
        <w:t>The target UE protects direct discovery set(s) (e.g., user info ID of source UE) using the discovery security materials associated with the ProSe code if the direct discovery set protection indication is set to be enabled and includes it in a Response message. Then, the target UE protects the Response message using the discovery security materials associated with the RSC and sends the message to the U2U Relay.</w:t>
      </w:r>
    </w:p>
    <w:p w14:paraId="7509787E" w14:textId="77777777" w:rsidR="00275828" w:rsidRDefault="00275828" w:rsidP="00275828">
      <w:pPr>
        <w:pStyle w:val="B1"/>
      </w:pPr>
      <w:r>
        <w:lastRenderedPageBreak/>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076072B6" w14:textId="77777777" w:rsidR="00275828" w:rsidRDefault="00275828" w:rsidP="00275828">
      <w:pPr>
        <w:pStyle w:val="B1"/>
      </w:pPr>
      <w:r>
        <w:t>6.</w:t>
      </w:r>
      <w:r>
        <w:tab/>
        <w:t>The source UE decrypts and/or verifies the received Response message using the discovery security materials associated with the RSC. If the verification is successful and the direct discovery set protection indication is set to be enabled, the source UE further extracts the protected direct discovery set(s) from the message and decrypts and/or verifies the direct discovery set(s) using the discovery security materials associated with the ProSe code.</w:t>
      </w:r>
    </w:p>
    <w:p w14:paraId="1A1D6A0A" w14:textId="77777777" w:rsidR="00275828" w:rsidRPr="00386C3D" w:rsidRDefault="00275828" w:rsidP="00275828">
      <w:pPr>
        <w:pStyle w:val="31"/>
      </w:pPr>
      <w:bookmarkStart w:id="1323" w:name="_Toc120125768"/>
      <w:bookmarkStart w:id="1324" w:name="_Toc120126204"/>
      <w:bookmarkStart w:id="1325" w:name="_Toc120128224"/>
      <w:bookmarkStart w:id="1326" w:name="_Toc120132468"/>
      <w:bookmarkStart w:id="1327" w:name="_Toc120133025"/>
      <w:bookmarkStart w:id="1328" w:name="_Toc128427520"/>
      <w:bookmarkStart w:id="1329" w:name="_Toc128650558"/>
      <w:r w:rsidRPr="0052213E">
        <w:t>6.</w:t>
      </w:r>
      <w:r>
        <w:rPr>
          <w:rFonts w:hint="eastAsia"/>
          <w:lang w:eastAsia="zh-CN"/>
        </w:rPr>
        <w:t>24</w:t>
      </w:r>
      <w:r w:rsidRPr="00386C3D">
        <w:t>.3</w:t>
      </w:r>
      <w:r w:rsidRPr="00386C3D">
        <w:tab/>
        <w:t>Evaluation</w:t>
      </w:r>
      <w:bookmarkEnd w:id="1323"/>
      <w:bookmarkEnd w:id="1324"/>
      <w:bookmarkEnd w:id="1325"/>
      <w:bookmarkEnd w:id="1326"/>
      <w:bookmarkEnd w:id="1327"/>
      <w:bookmarkEnd w:id="1328"/>
      <w:bookmarkEnd w:id="1329"/>
    </w:p>
    <w:p w14:paraId="7579C4C4" w14:textId="1108D8AC" w:rsidR="00275828" w:rsidRDefault="00275828" w:rsidP="00275828">
      <w:r>
        <w:t>This solution addresses the Key Issue #1. In particular, this solution supports both scenario</w:t>
      </w:r>
      <w:r w:rsidRPr="009B6B39">
        <w:t xml:space="preserve"> </w:t>
      </w:r>
      <w:r>
        <w:t>s by provisioning direct discovery set protection indication to the source UE and target UE:</w:t>
      </w:r>
    </w:p>
    <w:p w14:paraId="5B7E89D0" w14:textId="29FE4031" w:rsidR="00275828" w:rsidRDefault="00275828" w:rsidP="00275828">
      <w:pPr>
        <w:numPr>
          <w:ilvl w:val="0"/>
          <w:numId w:val="35"/>
        </w:numPr>
      </w:pPr>
      <w:r>
        <w:t>Two sets of discovery security materials are used to protect direct discovery set and the discovery messages in case a single RSC is used by a 5G ProSe U2U Relay to relay multiple direct discovery sets associated with different ProSe services.</w:t>
      </w:r>
    </w:p>
    <w:p w14:paraId="2079DF15" w14:textId="77777777" w:rsidR="00275828" w:rsidRDefault="00275828" w:rsidP="00275828">
      <w:pPr>
        <w:numPr>
          <w:ilvl w:val="0"/>
          <w:numId w:val="35"/>
        </w:numPr>
      </w:pPr>
      <w:r>
        <w:t>A single set of discovery security materials is used to protect the discovery messages in case a single RSC is used by a 5G ProSe U2U Relay to relay direct discovery set(s) associated with a single ProSe service.</w:t>
      </w:r>
    </w:p>
    <w:p w14:paraId="7E6FFF64" w14:textId="19F15565" w:rsidR="00275828" w:rsidRPr="00626CE7" w:rsidRDefault="00275828" w:rsidP="00275828">
      <w:pPr>
        <w:pStyle w:val="EditorsNote"/>
      </w:pPr>
      <w:r>
        <w:t>Editor’s Note: Further evaluation is FFS.</w:t>
      </w:r>
    </w:p>
    <w:p w14:paraId="314E56FE" w14:textId="0F480CC8" w:rsidR="00320050" w:rsidRPr="00386C3D" w:rsidRDefault="00320050" w:rsidP="00320050">
      <w:pPr>
        <w:pStyle w:val="21"/>
      </w:pPr>
      <w:bookmarkStart w:id="1330" w:name="_Toc128427521"/>
      <w:bookmarkStart w:id="1331" w:name="_Toc128650559"/>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304"/>
      <w:r w:rsidRPr="00320050">
        <w:rPr>
          <w:lang w:eastAsia="zh-CN"/>
        </w:rPr>
        <w:t>PC5 link setup for Layer-3 UE-to-UE Relay</w:t>
      </w:r>
      <w:bookmarkEnd w:id="1305"/>
      <w:bookmarkEnd w:id="1306"/>
      <w:bookmarkEnd w:id="1307"/>
      <w:bookmarkEnd w:id="1308"/>
      <w:bookmarkEnd w:id="1330"/>
      <w:bookmarkEnd w:id="1331"/>
    </w:p>
    <w:p w14:paraId="256C1143" w14:textId="330AC4F0" w:rsidR="00320050" w:rsidRPr="00386C3D" w:rsidRDefault="00320050" w:rsidP="00320050">
      <w:pPr>
        <w:pStyle w:val="31"/>
      </w:pPr>
      <w:bookmarkStart w:id="1332" w:name="_Toc41060442"/>
      <w:bookmarkStart w:id="1333" w:name="_Toc120125770"/>
      <w:bookmarkStart w:id="1334" w:name="_Toc120126206"/>
      <w:bookmarkStart w:id="1335" w:name="_Toc120128226"/>
      <w:bookmarkStart w:id="1336" w:name="_Toc120132470"/>
      <w:bookmarkStart w:id="1337" w:name="_Toc128427522"/>
      <w:bookmarkStart w:id="1338" w:name="_Hlk110270464"/>
      <w:bookmarkStart w:id="1339" w:name="_Toc128650560"/>
      <w:r>
        <w:rPr>
          <w:rFonts w:hint="eastAsia"/>
          <w:lang w:eastAsia="zh-CN"/>
        </w:rPr>
        <w:t>6.25</w:t>
      </w:r>
      <w:r w:rsidRPr="00386C3D">
        <w:t>.1</w:t>
      </w:r>
      <w:r w:rsidRPr="00386C3D">
        <w:tab/>
        <w:t>Introduction</w:t>
      </w:r>
      <w:bookmarkEnd w:id="1332"/>
      <w:bookmarkEnd w:id="1333"/>
      <w:bookmarkEnd w:id="1334"/>
      <w:bookmarkEnd w:id="1335"/>
      <w:bookmarkEnd w:id="1336"/>
      <w:bookmarkEnd w:id="1337"/>
      <w:bookmarkEnd w:id="1339"/>
    </w:p>
    <w:bookmarkEnd w:id="1338"/>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31"/>
      </w:pPr>
      <w:bookmarkStart w:id="1340" w:name="_Toc120125771"/>
      <w:bookmarkStart w:id="1341" w:name="_Toc120126207"/>
      <w:bookmarkStart w:id="1342" w:name="_Toc120128227"/>
      <w:bookmarkStart w:id="1343" w:name="_Toc120132471"/>
      <w:bookmarkStart w:id="1344" w:name="_Toc128427523"/>
      <w:bookmarkStart w:id="1345" w:name="_Hlk110270491"/>
      <w:bookmarkStart w:id="1346" w:name="_Toc120128228"/>
      <w:bookmarkStart w:id="1347" w:name="_Toc120132472"/>
      <w:bookmarkStart w:id="1348" w:name="_Toc128650561"/>
      <w:r>
        <w:rPr>
          <w:rFonts w:hint="eastAsia"/>
          <w:lang w:eastAsia="zh-CN"/>
        </w:rPr>
        <w:t>6.25</w:t>
      </w:r>
      <w:r w:rsidRPr="00386C3D">
        <w:t>.2</w:t>
      </w:r>
      <w:r w:rsidRPr="00386C3D">
        <w:tab/>
        <w:t>Solution details</w:t>
      </w:r>
      <w:bookmarkEnd w:id="1340"/>
      <w:bookmarkEnd w:id="1341"/>
      <w:bookmarkEnd w:id="1342"/>
      <w:bookmarkEnd w:id="1343"/>
      <w:bookmarkEnd w:id="1344"/>
      <w:bookmarkEnd w:id="1348"/>
    </w:p>
    <w:bookmarkEnd w:id="1345"/>
    <w:p w14:paraId="45E9AC1F" w14:textId="77777777" w:rsidR="006877FD" w:rsidRDefault="006877FD" w:rsidP="006877FD">
      <w:pPr>
        <w:rPr>
          <w:noProof/>
        </w:rPr>
      </w:pPr>
      <w:r>
        <w:rPr>
          <w:noProof/>
        </w:rPr>
        <w:object w:dxaOrig="11550" w:dyaOrig="6135" w14:anchorId="7968D939">
          <v:shape id="_x0000_i1055" type="#_x0000_t75" style="width:480.4pt;height:255.15pt" o:ole="">
            <v:imagedata r:id="rId67" o:title=""/>
          </v:shape>
          <o:OLEObject Type="Embed" ProgID="Visio.Drawing.11" ShapeID="_x0000_i1055" DrawAspect="Content" ObjectID="_1739263161" r:id="rId68"/>
        </w:object>
      </w:r>
    </w:p>
    <w:p w14:paraId="307CECA4" w14:textId="77777777" w:rsidR="006877FD" w:rsidRDefault="006877FD" w:rsidP="006877FD">
      <w:pPr>
        <w:pStyle w:val="TF"/>
        <w:rPr>
          <w:noProof/>
        </w:rPr>
      </w:pPr>
      <w:r>
        <w:rPr>
          <w:noProof/>
        </w:rPr>
        <w:lastRenderedPageBreak/>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349"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349"/>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t xml:space="preserve">3. </w:t>
      </w:r>
      <w:bookmarkStart w:id="1350" w:name="_Hlk116480562"/>
      <w:r>
        <w:t>The source UE and target UE establish an end-to-end IPsec connection via U2U Relay if security materials for end-to-end security are provisioned by the 5G PKMF.</w:t>
      </w:r>
      <w:bookmarkEnd w:id="1350"/>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31"/>
      </w:pPr>
      <w:bookmarkStart w:id="1351" w:name="_Toc128427524"/>
      <w:bookmarkStart w:id="1352" w:name="_Toc128650562"/>
      <w:r w:rsidRPr="0052213E">
        <w:t>6.</w:t>
      </w:r>
      <w:r>
        <w:rPr>
          <w:rFonts w:hint="eastAsia"/>
          <w:lang w:eastAsia="zh-CN"/>
        </w:rPr>
        <w:t>25</w:t>
      </w:r>
      <w:r w:rsidRPr="00386C3D">
        <w:t>.3</w:t>
      </w:r>
      <w:r w:rsidRPr="00386C3D">
        <w:tab/>
        <w:t>Evaluation</w:t>
      </w:r>
      <w:bookmarkEnd w:id="1346"/>
      <w:bookmarkEnd w:id="1347"/>
      <w:bookmarkEnd w:id="1351"/>
      <w:bookmarkEnd w:id="1352"/>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21"/>
      </w:pPr>
      <w:bookmarkStart w:id="1353" w:name="_Toc120125773"/>
      <w:bookmarkStart w:id="1354" w:name="_Toc120126209"/>
      <w:bookmarkStart w:id="1355" w:name="_Toc120128229"/>
      <w:bookmarkStart w:id="1356" w:name="_Toc120132473"/>
      <w:bookmarkStart w:id="1357" w:name="_Toc128427525"/>
      <w:bookmarkStart w:id="1358" w:name="_Toc112758897"/>
      <w:bookmarkStart w:id="1359" w:name="_Toc116921929"/>
      <w:bookmarkStart w:id="1360" w:name="_Toc128650563"/>
      <w:r>
        <w:t>6.</w:t>
      </w:r>
      <w:r>
        <w:rPr>
          <w:rFonts w:hint="eastAsia"/>
          <w:lang w:eastAsia="zh-CN"/>
        </w:rPr>
        <w:t>26</w:t>
      </w:r>
      <w:r>
        <w:tab/>
        <w:t>Solution #</w:t>
      </w:r>
      <w:r>
        <w:rPr>
          <w:rFonts w:hint="eastAsia"/>
          <w:lang w:eastAsia="zh-CN"/>
        </w:rPr>
        <w:t>26</w:t>
      </w:r>
      <w:r>
        <w:t>: UE-to-UE relay PC5 connection security establishment</w:t>
      </w:r>
      <w:bookmarkEnd w:id="1353"/>
      <w:bookmarkEnd w:id="1354"/>
      <w:bookmarkEnd w:id="1355"/>
      <w:bookmarkEnd w:id="1356"/>
      <w:bookmarkEnd w:id="1357"/>
      <w:bookmarkEnd w:id="1360"/>
    </w:p>
    <w:p w14:paraId="7CD4AD88" w14:textId="4CE0A28F" w:rsidR="00BD144C" w:rsidRDefault="00BD144C" w:rsidP="00BD144C">
      <w:pPr>
        <w:pStyle w:val="31"/>
      </w:pPr>
      <w:bookmarkStart w:id="1361" w:name="_Toc120125774"/>
      <w:bookmarkStart w:id="1362" w:name="_Toc120126210"/>
      <w:bookmarkStart w:id="1363" w:name="_Toc120128230"/>
      <w:bookmarkStart w:id="1364" w:name="_Toc120132474"/>
      <w:bookmarkStart w:id="1365" w:name="_Toc128427526"/>
      <w:bookmarkStart w:id="1366" w:name="_Toc128650564"/>
      <w:r>
        <w:t>6.</w:t>
      </w:r>
      <w:r>
        <w:rPr>
          <w:rFonts w:hint="eastAsia"/>
          <w:lang w:eastAsia="zh-CN"/>
        </w:rPr>
        <w:t>26</w:t>
      </w:r>
      <w:r>
        <w:t>.1</w:t>
      </w:r>
      <w:r>
        <w:tab/>
        <w:t>Introduction</w:t>
      </w:r>
      <w:bookmarkEnd w:id="1361"/>
      <w:bookmarkEnd w:id="1362"/>
      <w:bookmarkEnd w:id="1363"/>
      <w:bookmarkEnd w:id="1364"/>
      <w:bookmarkEnd w:id="1365"/>
      <w:bookmarkEnd w:id="1366"/>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66AB1365" w14:textId="77777777" w:rsidR="00BB6141" w:rsidRDefault="00BB6141" w:rsidP="00BB6141">
      <w:pPr>
        <w:pStyle w:val="31"/>
      </w:pPr>
      <w:bookmarkStart w:id="1367" w:name="_Toc128427527"/>
      <w:bookmarkStart w:id="1368" w:name="_Toc120125777"/>
      <w:bookmarkStart w:id="1369" w:name="_Toc120126213"/>
      <w:bookmarkStart w:id="1370" w:name="_Toc120128233"/>
      <w:bookmarkStart w:id="1371" w:name="_Toc120132477"/>
      <w:bookmarkStart w:id="1372" w:name="_Toc128650565"/>
      <w:bookmarkEnd w:id="1358"/>
      <w:bookmarkEnd w:id="1359"/>
      <w:r>
        <w:t>6.</w:t>
      </w:r>
      <w:r>
        <w:rPr>
          <w:rFonts w:hint="eastAsia"/>
          <w:lang w:eastAsia="zh-CN"/>
        </w:rPr>
        <w:t>26</w:t>
      </w:r>
      <w:r>
        <w:t>.2</w:t>
      </w:r>
      <w:r>
        <w:tab/>
        <w:t>Solution details</w:t>
      </w:r>
      <w:bookmarkEnd w:id="1367"/>
      <w:bookmarkEnd w:id="1372"/>
    </w:p>
    <w:p w14:paraId="4C13F104" w14:textId="77777777" w:rsidR="00BB6141" w:rsidRDefault="00BB6141" w:rsidP="00BB6141">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w:t>
      </w:r>
      <w:r w:rsidRPr="008E67A7">
        <w:lastRenderedPageBreak/>
        <w:t>link</w:t>
      </w:r>
      <w:r>
        <w:t xml:space="preserve"> by exchanging the key_est_info during Direct Authentication and Key Establishment procedures as specified in TS 33.503 [6]</w:t>
      </w:r>
      <w:r w:rsidRPr="008E67A7">
        <w:t xml:space="preserve">. </w:t>
      </w:r>
    </w:p>
    <w:p w14:paraId="341212CD" w14:textId="77777777" w:rsidR="00BB6141" w:rsidRPr="00025C19" w:rsidRDefault="00BB6141" w:rsidP="00BB6141">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34680EFA" w14:textId="77777777" w:rsidR="00BB6141" w:rsidRPr="00F561F8" w:rsidRDefault="00BB6141" w:rsidP="00BB6141">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171351C2" w14:textId="77777777" w:rsidR="00BB6141" w:rsidRPr="00F561F8" w:rsidRDefault="00BB6141" w:rsidP="00BB6141">
      <w:pPr>
        <w:ind w:left="568"/>
        <w:rPr>
          <w:color w:val="FF0000"/>
        </w:rPr>
      </w:pPr>
      <w:r w:rsidRPr="00456CB2">
        <w:rPr>
          <w:color w:val="FF0000"/>
        </w:rPr>
        <w:t>Editor’s Note: How Long-term credential is provisioned is FFS.</w:t>
      </w:r>
    </w:p>
    <w:p w14:paraId="5B343726" w14:textId="77777777" w:rsidR="00BB6141" w:rsidRDefault="00BB6141" w:rsidP="00BB6141">
      <w:pPr>
        <w:ind w:left="568"/>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D348511" w14:textId="77777777" w:rsidR="00BB6141" w:rsidRPr="00EF45C5" w:rsidRDefault="00BB6141" w:rsidP="00BB6141">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62E1DC54" w14:textId="77777777" w:rsidR="00BB6141" w:rsidRPr="00E53DE1" w:rsidRDefault="00BB6141" w:rsidP="00BB6141">
      <w:pPr>
        <w:ind w:left="568" w:hanging="284"/>
        <w:rPr>
          <w:rFonts w:eastAsia="MS Mincho"/>
        </w:rPr>
      </w:pPr>
      <w:r w:rsidRPr="00E53DE1">
        <w:t xml:space="preserve">1. </w:t>
      </w:r>
      <w:r>
        <w:t xml:space="preserve">UE-to-UE discovery procedures to find a peer UE. The peer UE can be </w:t>
      </w:r>
      <w:r>
        <w:rPr>
          <w:lang w:eastAsia="zh-CN"/>
        </w:rPr>
        <w:t>source End UE, target End UE and UE-to-UE Relay</w:t>
      </w:r>
      <w:r w:rsidRPr="00E53DE1">
        <w:t>.</w:t>
      </w:r>
    </w:p>
    <w:p w14:paraId="0DCE65CD" w14:textId="77777777" w:rsidR="00BB6141" w:rsidRPr="008E67A7" w:rsidRDefault="00BB6141" w:rsidP="00BB6141">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42241070" w14:textId="77777777" w:rsidR="00BB6141" w:rsidRDefault="00BB6141" w:rsidP="00BB6141">
      <w:pPr>
        <w:pStyle w:val="B1"/>
        <w:ind w:leftChars="142" w:left="566" w:hangingChars="141" w:hanging="282"/>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w:t>
      </w:r>
      <w:r>
        <w:rPr>
          <w:rFonts w:eastAsia="Malgun Gothic"/>
        </w:rPr>
        <w:t>ment</w:t>
      </w:r>
      <w:r w:rsidRPr="008E67A7">
        <w:rPr>
          <w:rFonts w:eastAsia="Malgun Gothic"/>
        </w:rPr>
        <w:t xml:space="preserve">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7C975D8B" w14:textId="77777777" w:rsidR="00BB6141" w:rsidRDefault="00BB6141" w:rsidP="00BB6141">
      <w:pPr>
        <w:pStyle w:val="B1"/>
        <w:ind w:firstLine="0"/>
        <w:rPr>
          <w:noProof/>
        </w:rPr>
      </w:pPr>
      <w:r>
        <w:t>Editor’s Note: It is FFS how the two UE’s authori</w:t>
      </w:r>
      <w:r>
        <w:rPr>
          <w:lang w:val="en-US"/>
        </w:rPr>
        <w:t>s</w:t>
      </w:r>
      <w:r>
        <w:t>e each other for direct communication.</w:t>
      </w:r>
    </w:p>
    <w:p w14:paraId="55EC9AED" w14:textId="5A65C301" w:rsidR="00BB6141" w:rsidRDefault="00BB6141" w:rsidP="00BB6141">
      <w:pPr>
        <w:pStyle w:val="B1"/>
        <w:ind w:firstLine="0"/>
        <w:rPr>
          <w:noProof/>
        </w:rPr>
      </w:pPr>
    </w:p>
    <w:p w14:paraId="7100527B" w14:textId="77777777" w:rsidR="00BB6141" w:rsidRPr="008E67A7" w:rsidRDefault="00BB6141" w:rsidP="00BB6141">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34693777" w14:textId="77777777" w:rsidR="00BB6141" w:rsidRPr="001541CB" w:rsidRDefault="00BB6141" w:rsidP="00BB6141">
      <w:pPr>
        <w:pStyle w:val="B1"/>
        <w:ind w:leftChars="142" w:left="566" w:hangingChars="141" w:hanging="282"/>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 UE</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3819098" w14:textId="77777777" w:rsidR="00BB6141" w:rsidRDefault="00BB6141" w:rsidP="00BB6141">
      <w:pPr>
        <w:pStyle w:val="31"/>
      </w:pPr>
      <w:bookmarkStart w:id="1373" w:name="_Toc128427528"/>
      <w:bookmarkStart w:id="1374" w:name="_Toc128650566"/>
      <w:r>
        <w:t>6.</w:t>
      </w:r>
      <w:r>
        <w:rPr>
          <w:rFonts w:hint="eastAsia"/>
          <w:lang w:eastAsia="zh-CN"/>
        </w:rPr>
        <w:t>26</w:t>
      </w:r>
      <w:r>
        <w:t>.3</w:t>
      </w:r>
      <w:r>
        <w:tab/>
        <w:t>Evaluation</w:t>
      </w:r>
      <w:bookmarkEnd w:id="1373"/>
      <w:bookmarkEnd w:id="1374"/>
    </w:p>
    <w:p w14:paraId="5C94F22E" w14:textId="77777777" w:rsidR="00BB6141" w:rsidRDefault="00BB6141" w:rsidP="00BB6141">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77777777" w:rsidR="00A0051F" w:rsidRPr="006146CE" w:rsidRDefault="00A0051F" w:rsidP="00A0051F">
      <w:pPr>
        <w:pStyle w:val="EditorsNote"/>
        <w:rPr>
          <w:rFonts w:eastAsia="Malgun Gothic"/>
          <w:lang w:eastAsia="ko-KR"/>
        </w:rPr>
      </w:pPr>
      <w:bookmarkStart w:id="1375" w:name="_Toc112949005"/>
      <w:bookmarkStart w:id="1376" w:name="_Toc120125781"/>
      <w:bookmarkStart w:id="1377" w:name="_Toc120126217"/>
      <w:bookmarkStart w:id="1378" w:name="_Toc120128237"/>
      <w:bookmarkStart w:id="1379" w:name="_Toc120132481"/>
      <w:bookmarkEnd w:id="1368"/>
      <w:bookmarkEnd w:id="1369"/>
      <w:bookmarkEnd w:id="1370"/>
      <w:bookmarkEnd w:id="1371"/>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640F9412" w14:textId="77777777" w:rsidR="00801AFA" w:rsidRPr="00E43474" w:rsidRDefault="00801AFA" w:rsidP="00801AFA">
      <w:pPr>
        <w:pStyle w:val="21"/>
      </w:pPr>
      <w:bookmarkStart w:id="1380" w:name="_Toc128427529"/>
      <w:bookmarkStart w:id="1381" w:name="_Toc128650567"/>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and L2 </w:t>
      </w:r>
      <w:r w:rsidRPr="00256205">
        <w:t>UE-to-Network Rela</w:t>
      </w:r>
      <w:r>
        <w:t>y</w:t>
      </w:r>
      <w:bookmarkEnd w:id="1380"/>
      <w:bookmarkEnd w:id="1381"/>
    </w:p>
    <w:p w14:paraId="44B06F53" w14:textId="77777777" w:rsidR="00801AFA" w:rsidRPr="00E43474" w:rsidRDefault="00801AFA" w:rsidP="00801AFA">
      <w:pPr>
        <w:pStyle w:val="31"/>
      </w:pPr>
      <w:bookmarkStart w:id="1382" w:name="_Toc92180288"/>
      <w:bookmarkStart w:id="1383" w:name="_Toc98929643"/>
      <w:bookmarkStart w:id="1384" w:name="_Toc120125778"/>
      <w:bookmarkStart w:id="1385" w:name="_Toc120126214"/>
      <w:bookmarkStart w:id="1386" w:name="_Toc120128234"/>
      <w:bookmarkStart w:id="1387" w:name="_Toc120132478"/>
      <w:bookmarkStart w:id="1388" w:name="_Toc128427530"/>
      <w:bookmarkStart w:id="1389" w:name="_Toc128650568"/>
      <w:r w:rsidRPr="00E43474">
        <w:t>6.</w:t>
      </w:r>
      <w:r>
        <w:rPr>
          <w:rFonts w:hint="eastAsia"/>
          <w:lang w:eastAsia="zh-CN"/>
        </w:rPr>
        <w:t>27</w:t>
      </w:r>
      <w:r w:rsidRPr="00E43474">
        <w:t>.1</w:t>
      </w:r>
      <w:r w:rsidRPr="00E43474">
        <w:tab/>
      </w:r>
      <w:r w:rsidRPr="00C20EA7">
        <w:t>Introduction</w:t>
      </w:r>
      <w:bookmarkEnd w:id="1382"/>
      <w:bookmarkEnd w:id="1383"/>
      <w:bookmarkEnd w:id="1384"/>
      <w:bookmarkEnd w:id="1385"/>
      <w:bookmarkEnd w:id="1386"/>
      <w:bookmarkEnd w:id="1387"/>
      <w:bookmarkEnd w:id="1388"/>
      <w:bookmarkEnd w:id="1389"/>
    </w:p>
    <w:p w14:paraId="3FAB9580" w14:textId="77777777" w:rsidR="00801AFA" w:rsidRDefault="00801AFA" w:rsidP="00801AFA">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4931AE1" w14:textId="77777777" w:rsidR="00801AFA" w:rsidRDefault="00801AFA" w:rsidP="00801AFA">
      <w:pPr>
        <w:rPr>
          <w:lang w:eastAsia="zh-CN"/>
        </w:rPr>
      </w:pPr>
      <w:r>
        <w:rPr>
          <w:rFonts w:hint="eastAsia"/>
          <w:lang w:eastAsia="zh-CN"/>
        </w:rPr>
        <w:t>T</w:t>
      </w:r>
      <w:r>
        <w:rPr>
          <w:lang w:eastAsia="zh-CN"/>
        </w:rPr>
        <w:t>he PC5 link establishment procedure can be applied to both L3 and L2 Relay.</w:t>
      </w:r>
    </w:p>
    <w:p w14:paraId="0A7AF93E" w14:textId="77777777" w:rsidR="00801AFA" w:rsidRDefault="00801AFA" w:rsidP="00801AFA">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2AB86849" w14:textId="77777777" w:rsidR="00801AFA" w:rsidRDefault="00801AFA" w:rsidP="00801AFA">
      <w:pPr>
        <w:rPr>
          <w:iCs/>
          <w:lang w:eastAsia="zh-CN"/>
        </w:rPr>
      </w:pPr>
      <w:r>
        <w:lastRenderedPageBreak/>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7F858B29" w14:textId="77777777" w:rsidR="00801AFA" w:rsidRDefault="00801AFA" w:rsidP="00801AFA">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138B182" w14:textId="77777777" w:rsidR="00801AFA" w:rsidRDefault="00801AFA" w:rsidP="00801AFA">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36FEAD9B" w14:textId="77777777" w:rsidR="00801AFA"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6356E3EE" w14:textId="77777777" w:rsidR="00801AFA" w:rsidRPr="00B442FD" w:rsidRDefault="00801AFA" w:rsidP="00801AFA">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17730C63" w14:textId="77777777" w:rsidR="00801AFA" w:rsidRPr="00E43474" w:rsidRDefault="00801AFA" w:rsidP="00801AFA">
      <w:pPr>
        <w:pStyle w:val="31"/>
      </w:pPr>
      <w:bookmarkStart w:id="1390" w:name="_Toc120125779"/>
      <w:bookmarkStart w:id="1391" w:name="_Toc120126215"/>
      <w:bookmarkStart w:id="1392" w:name="_Toc120128235"/>
      <w:bookmarkStart w:id="1393" w:name="_Toc120132479"/>
      <w:bookmarkStart w:id="1394" w:name="_Toc128427531"/>
      <w:bookmarkStart w:id="1395" w:name="_Toc128650569"/>
      <w:r w:rsidRPr="00E43474">
        <w:t>6.</w:t>
      </w:r>
      <w:r>
        <w:rPr>
          <w:rFonts w:hint="eastAsia"/>
          <w:lang w:eastAsia="zh-CN"/>
        </w:rPr>
        <w:t>27</w:t>
      </w:r>
      <w:r w:rsidRPr="00E43474">
        <w:t>.2</w:t>
      </w:r>
      <w:r w:rsidRPr="00E43474">
        <w:tab/>
        <w:t>Solution details</w:t>
      </w:r>
      <w:bookmarkEnd w:id="1390"/>
      <w:bookmarkEnd w:id="1391"/>
      <w:bookmarkEnd w:id="1392"/>
      <w:bookmarkEnd w:id="1393"/>
      <w:bookmarkEnd w:id="1394"/>
      <w:bookmarkEnd w:id="1395"/>
    </w:p>
    <w:p w14:paraId="33AEED29" w14:textId="77777777" w:rsidR="00801AFA" w:rsidRPr="00E43474" w:rsidRDefault="00801AFA" w:rsidP="00801AFA">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58CD0467" w14:textId="77777777" w:rsidR="00801AFA" w:rsidRPr="00E43474" w:rsidRDefault="00801AFA" w:rsidP="00801AFA">
      <w:pPr>
        <w:pStyle w:val="TH"/>
      </w:pPr>
      <w:r w:rsidRPr="005B29E9">
        <w:object w:dxaOrig="11491" w:dyaOrig="9831" w14:anchorId="3CC170C2">
          <v:shape id="_x0000_i1056" type="#_x0000_t75" style="width:392.25pt;height:336.4pt" o:ole="">
            <v:imagedata r:id="rId69" o:title=""/>
          </v:shape>
          <o:OLEObject Type="Embed" ProgID="Visio.Drawing.15" ShapeID="_x0000_i1056" DrawAspect="Content" ObjectID="_1739263162" r:id="rId70"/>
        </w:object>
      </w:r>
    </w:p>
    <w:p w14:paraId="4C2EBA56" w14:textId="77777777" w:rsidR="00801AFA" w:rsidRDefault="00801AFA" w:rsidP="00801AFA">
      <w:pPr>
        <w:pStyle w:val="TF"/>
      </w:pPr>
      <w:r w:rsidRPr="00E43474">
        <w:t>Figure 6.</w:t>
      </w:r>
      <w:r>
        <w:rPr>
          <w:rFonts w:hint="eastAsia"/>
          <w:lang w:eastAsia="zh-CN"/>
        </w:rPr>
        <w:t>27</w:t>
      </w:r>
      <w:r w:rsidRPr="00E43474">
        <w:t xml:space="preserve">.2-1: High-level procedure of </w:t>
      </w:r>
      <w:r>
        <w:t xml:space="preserve">PC5 link establishment for Emergency Service over </w:t>
      </w:r>
      <w:r w:rsidRPr="00E43474">
        <w:t>UE-to-</w:t>
      </w:r>
      <w:r>
        <w:t>Network</w:t>
      </w:r>
      <w:r w:rsidRPr="00E43474">
        <w:t xml:space="preserve"> relay</w:t>
      </w:r>
    </w:p>
    <w:p w14:paraId="37AF43B1"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59C4BDF5" w14:textId="77777777" w:rsidR="00801AFA" w:rsidRDefault="00801AFA" w:rsidP="00801AFA">
      <w:pPr>
        <w:pStyle w:val="B1"/>
        <w:ind w:left="709" w:hanging="425"/>
      </w:pPr>
      <w:r>
        <w:lastRenderedPageBreak/>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6BB845FB"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17619031" w14:textId="77777777" w:rsidR="00801AFA" w:rsidRDefault="00801AFA" w:rsidP="00801AFA">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14E571C2" w14:textId="77777777" w:rsidR="00801AFA" w:rsidRDefault="00801AFA" w:rsidP="00801AFA">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4149DDAB" w14:textId="77777777" w:rsidR="00801AFA" w:rsidRDefault="00801AFA" w:rsidP="00801AFA">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49C9B9D2"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5AEA78D1" w14:textId="77777777" w:rsidR="00801AFA" w:rsidRDefault="00801AFA" w:rsidP="00801AFA">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029C75C" w14:textId="77777777" w:rsidR="00801AFA" w:rsidRDefault="00801AFA" w:rsidP="00801AFA">
      <w:pPr>
        <w:pStyle w:val="B1"/>
        <w:ind w:left="709" w:hanging="425"/>
      </w:pPr>
      <w:r>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DD201AC" w14:textId="77777777" w:rsidR="00801AFA" w:rsidRDefault="00801AFA" w:rsidP="00801AFA">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4C96D084" w14:textId="77777777" w:rsidR="00801AFA" w:rsidRDefault="00801AFA" w:rsidP="00801AFA">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CCB594C" w14:textId="77777777" w:rsidR="00A0051F" w:rsidRDefault="00A0051F" w:rsidP="00A0051F">
      <w:pPr>
        <w:pStyle w:val="B1"/>
        <w:ind w:left="709" w:firstLine="0"/>
      </w:pPr>
      <w:r>
        <w:t xml:space="preserve">The 5G ProSe Remote UE shall accept Null ciphering and integrity algorithms if, and only if, the Remote UE has sent an Emergency RSC in step 2. </w:t>
      </w:r>
    </w:p>
    <w:p w14:paraId="50CA3829" w14:textId="0CF6E9DD" w:rsidR="00801AFA" w:rsidRDefault="00801AFA" w:rsidP="00801AFA">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w:t>
      </w:r>
      <w:r w:rsidR="00A0051F">
        <w:rPr>
          <w:rFonts w:hint="eastAsia"/>
          <w:lang w:eastAsia="zh-CN"/>
        </w:rPr>
        <w:t>9</w:t>
      </w:r>
      <w:r w:rsidRPr="00A30A6E">
        <w:t>].</w:t>
      </w:r>
      <w:r w:rsidRPr="00A30A6E">
        <w:rPr>
          <w:iCs/>
          <w:lang w:eastAsia="zh-CN"/>
        </w:rPr>
        <w:t xml:space="preserve"> </w:t>
      </w:r>
    </w:p>
    <w:p w14:paraId="78D95F6C" w14:textId="77777777" w:rsidR="00801AFA" w:rsidRDefault="00801AFA" w:rsidP="00801AFA">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462EACF8" w14:textId="77777777" w:rsidR="00801AFA" w:rsidRDefault="00801AFA" w:rsidP="00801AFA">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07AE6DCE" w14:textId="77777777" w:rsidR="00801AFA" w:rsidRDefault="00801AFA" w:rsidP="00801AFA">
      <w:pPr>
        <w:pStyle w:val="afff2"/>
        <w:spacing w:after="0"/>
        <w:ind w:left="644" w:firstLine="400"/>
        <w:contextualSpacing/>
      </w:pPr>
    </w:p>
    <w:p w14:paraId="49B724CB" w14:textId="7776775B" w:rsidR="00801AFA" w:rsidRPr="0028141C" w:rsidRDefault="00801AFA" w:rsidP="00801AFA">
      <w:pPr>
        <w:pStyle w:val="afff2"/>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w:t>
      </w:r>
      <w:r w:rsidR="00A0051F">
        <w:rPr>
          <w:rFonts w:hint="eastAsia"/>
          <w:lang w:eastAsia="zh-CN"/>
        </w:rPr>
        <w:t>9]</w:t>
      </w:r>
      <w:r>
        <w:t>.</w:t>
      </w:r>
    </w:p>
    <w:p w14:paraId="120B58FD" w14:textId="77777777" w:rsidR="00801AFA" w:rsidRDefault="00801AFA" w:rsidP="00801AFA">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861A233" w14:textId="16CDE77B" w:rsidR="00801AFA" w:rsidRDefault="00801AFA" w:rsidP="00801AFA">
      <w:bookmarkStart w:id="1396"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w:t>
      </w:r>
      <w:r w:rsidR="00A0051F">
        <w:rPr>
          <w:rFonts w:hint="eastAsia"/>
          <w:lang w:eastAsia="zh-CN"/>
        </w:rPr>
        <w:t>9</w:t>
      </w:r>
      <w:r>
        <w:t>].</w:t>
      </w:r>
    </w:p>
    <w:p w14:paraId="34985286" w14:textId="77777777" w:rsidR="00801AFA" w:rsidRPr="001B7F52" w:rsidRDefault="00801AFA" w:rsidP="00801AFA">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1396"/>
    </w:p>
    <w:p w14:paraId="52A2A9E8" w14:textId="77777777" w:rsidR="00801AFA" w:rsidRPr="005B29E9" w:rsidRDefault="00801AFA" w:rsidP="00801AFA">
      <w:pPr>
        <w:pStyle w:val="NO"/>
      </w:pPr>
      <w:r w:rsidRPr="005B29E9">
        <w:t>NOTE:</w:t>
      </w:r>
      <w:r w:rsidRPr="005B29E9">
        <w:tab/>
      </w:r>
      <w:r w:rsidRPr="00BA69C3">
        <w:rPr>
          <w:lang w:eastAsia="zh-CN"/>
        </w:rPr>
        <w:t>It’s assumed that the SMF is able to resolve a PRUK ID into a SUPI.</w:t>
      </w:r>
    </w:p>
    <w:p w14:paraId="455D1135" w14:textId="77777777" w:rsidR="00801AFA" w:rsidRPr="00E43474" w:rsidRDefault="00801AFA" w:rsidP="00801AFA">
      <w:pPr>
        <w:pStyle w:val="31"/>
      </w:pPr>
      <w:r w:rsidRPr="009F0335">
        <w:lastRenderedPageBreak/>
        <w:t xml:space="preserve"> </w:t>
      </w:r>
      <w:bookmarkStart w:id="1397" w:name="_Toc92180290"/>
      <w:bookmarkStart w:id="1398" w:name="_Toc98929645"/>
      <w:bookmarkStart w:id="1399" w:name="_Toc120125780"/>
      <w:bookmarkStart w:id="1400" w:name="_Toc120126216"/>
      <w:bookmarkStart w:id="1401" w:name="_Toc120128236"/>
      <w:bookmarkStart w:id="1402" w:name="_Toc120132480"/>
      <w:bookmarkStart w:id="1403" w:name="_Toc128427532"/>
      <w:bookmarkStart w:id="1404" w:name="_Toc128650570"/>
      <w:r w:rsidRPr="00E43474">
        <w:t>6.</w:t>
      </w:r>
      <w:r>
        <w:rPr>
          <w:rFonts w:hint="eastAsia"/>
          <w:lang w:eastAsia="zh-CN"/>
        </w:rPr>
        <w:t>27</w:t>
      </w:r>
      <w:r w:rsidRPr="00E43474">
        <w:t>.</w:t>
      </w:r>
      <w:r w:rsidRPr="00E43474">
        <w:rPr>
          <w:rFonts w:hint="eastAsia"/>
          <w:lang w:eastAsia="zh-CN"/>
        </w:rPr>
        <w:t>3</w:t>
      </w:r>
      <w:r w:rsidRPr="00E43474">
        <w:tab/>
        <w:t>Evaluation</w:t>
      </w:r>
      <w:bookmarkEnd w:id="1397"/>
      <w:bookmarkEnd w:id="1398"/>
      <w:bookmarkEnd w:id="1399"/>
      <w:bookmarkEnd w:id="1400"/>
      <w:bookmarkEnd w:id="1401"/>
      <w:bookmarkEnd w:id="1402"/>
      <w:bookmarkEnd w:id="1403"/>
      <w:bookmarkEnd w:id="1404"/>
    </w:p>
    <w:p w14:paraId="1E69F59F" w14:textId="77777777" w:rsidR="00801AFA" w:rsidRDefault="00801AFA" w:rsidP="00801AFA">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6200A6A8" w14:textId="77777777" w:rsidR="00801AFA" w:rsidRDefault="00801AFA" w:rsidP="00801AFA">
      <w:pPr>
        <w:rPr>
          <w:lang w:eastAsia="zh-CN"/>
        </w:rPr>
      </w:pPr>
      <w:r>
        <w:rPr>
          <w:rFonts w:hint="eastAsia"/>
          <w:lang w:eastAsia="zh-CN"/>
        </w:rPr>
        <w:t>T</w:t>
      </w:r>
      <w:r>
        <w:rPr>
          <w:lang w:eastAsia="zh-CN"/>
        </w:rPr>
        <w:t>his solution can be applied to both Layer 2 Relay and Layer 3 Relay.</w:t>
      </w:r>
    </w:p>
    <w:p w14:paraId="4E066953" w14:textId="77777777" w:rsidR="00801AFA" w:rsidRPr="006D47CE" w:rsidRDefault="00801AFA" w:rsidP="00801AFA">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67037D60" w14:textId="77777777" w:rsidR="00801AFA" w:rsidRDefault="00801AFA" w:rsidP="00801AFA">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BEDBF1E" w14:textId="77777777" w:rsidR="00801AFA" w:rsidRDefault="00801AFA" w:rsidP="00801AFA">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AC9A350" w14:textId="77777777" w:rsidR="00801AFA" w:rsidRPr="006D47CE" w:rsidRDefault="00801AFA" w:rsidP="00801AFA">
      <w:r>
        <w:t>For a Remote UE without a USIM, the Remote UE can provide its PEI via the UE-to-network relay to the network, which is used to identify the Remote UE in the network.</w:t>
      </w:r>
    </w:p>
    <w:p w14:paraId="648AFD7E" w14:textId="77777777" w:rsidR="00801AFA" w:rsidRPr="00BD2D62"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432BA4EA" w14:textId="77777777" w:rsidR="00801AFA" w:rsidRDefault="00801AFA" w:rsidP="00801AFA">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7C626C30" w14:textId="7436121A" w:rsidR="00801AFA" w:rsidRDefault="00801AFA" w:rsidP="00801AFA">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w:t>
      </w:r>
      <w:r w:rsidR="00A0051F">
        <w:rPr>
          <w:rFonts w:hint="eastAsia"/>
          <w:lang w:eastAsia="zh-CN"/>
        </w:rPr>
        <w:t>9</w:t>
      </w:r>
      <w:r w:rsidRPr="004B106E">
        <w:t>].</w:t>
      </w:r>
      <w:r w:rsidRPr="004B106E">
        <w:rPr>
          <w:iCs/>
          <w:lang w:eastAsia="zh-CN"/>
        </w:rPr>
        <w:t xml:space="preserve"> </w:t>
      </w:r>
    </w:p>
    <w:p w14:paraId="66DD5CB4" w14:textId="77777777" w:rsidR="00801AFA" w:rsidRPr="00BA69C3" w:rsidRDefault="00801AFA" w:rsidP="00801AFA">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21"/>
      </w:pPr>
      <w:bookmarkStart w:id="1405" w:name="_Toc128427533"/>
      <w:bookmarkStart w:id="1406" w:name="_Toc128650571"/>
      <w:r>
        <w:t>6.</w:t>
      </w:r>
      <w:r>
        <w:rPr>
          <w:rFonts w:hint="eastAsia"/>
          <w:lang w:eastAsia="zh-CN"/>
        </w:rPr>
        <w:t>28</w:t>
      </w:r>
      <w:r>
        <w:tab/>
      </w:r>
      <w:r w:rsidRPr="00144F1A">
        <w:t>Solution #</w:t>
      </w:r>
      <w:r>
        <w:rPr>
          <w:rFonts w:hint="eastAsia"/>
          <w:lang w:eastAsia="zh-CN"/>
        </w:rPr>
        <w:t>28</w:t>
      </w:r>
      <w:r w:rsidRPr="00144F1A">
        <w:t xml:space="preserve">: </w:t>
      </w:r>
      <w:bookmarkEnd w:id="1375"/>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376"/>
      <w:bookmarkEnd w:id="1377"/>
      <w:bookmarkEnd w:id="1378"/>
      <w:bookmarkEnd w:id="1379"/>
      <w:bookmarkEnd w:id="1405"/>
      <w:bookmarkEnd w:id="1406"/>
    </w:p>
    <w:p w14:paraId="32B756F5" w14:textId="77777777" w:rsidR="005C113D" w:rsidRDefault="005C113D" w:rsidP="005C113D">
      <w:pPr>
        <w:pStyle w:val="31"/>
      </w:pPr>
      <w:bookmarkStart w:id="1407" w:name="_Toc112949006"/>
      <w:bookmarkStart w:id="1408" w:name="_Toc120125782"/>
      <w:bookmarkStart w:id="1409" w:name="_Toc120126218"/>
      <w:bookmarkStart w:id="1410" w:name="_Toc120128238"/>
      <w:bookmarkStart w:id="1411" w:name="_Toc120132482"/>
      <w:bookmarkStart w:id="1412" w:name="_Toc128427534"/>
      <w:bookmarkStart w:id="1413" w:name="_Toc112949008"/>
      <w:bookmarkStart w:id="1414" w:name="_Toc120125784"/>
      <w:bookmarkStart w:id="1415" w:name="_Toc120126220"/>
      <w:bookmarkStart w:id="1416" w:name="_Toc120128240"/>
      <w:bookmarkStart w:id="1417" w:name="_Toc120132484"/>
      <w:bookmarkStart w:id="1418" w:name="_Toc128650572"/>
      <w:r>
        <w:t>6.</w:t>
      </w:r>
      <w:r>
        <w:rPr>
          <w:rFonts w:hint="eastAsia"/>
          <w:lang w:eastAsia="zh-CN"/>
        </w:rPr>
        <w:t>28</w:t>
      </w:r>
      <w:r>
        <w:t>.1</w:t>
      </w:r>
      <w:r>
        <w:tab/>
        <w:t>Introduction</w:t>
      </w:r>
      <w:bookmarkEnd w:id="1407"/>
      <w:bookmarkEnd w:id="1408"/>
      <w:bookmarkEnd w:id="1409"/>
      <w:bookmarkEnd w:id="1410"/>
      <w:bookmarkEnd w:id="1411"/>
      <w:bookmarkEnd w:id="1412"/>
      <w:bookmarkEnd w:id="1418"/>
    </w:p>
    <w:p w14:paraId="22780A19" w14:textId="77777777" w:rsidR="005C113D" w:rsidRDefault="005C113D" w:rsidP="005C113D">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2281B99" w14:textId="77777777" w:rsidR="005C113D" w:rsidRPr="00D24DD1" w:rsidRDefault="005C113D" w:rsidP="005C113D">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2D300F74" w14:textId="77777777" w:rsidR="005C113D" w:rsidRDefault="005C113D" w:rsidP="005C113D">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7CDA457" w14:textId="77777777" w:rsidR="005C113D" w:rsidRPr="004929CC" w:rsidRDefault="005C113D" w:rsidP="005C113D">
      <w:pPr>
        <w:pStyle w:val="B1"/>
        <w:rPr>
          <w:i/>
        </w:rPr>
      </w:pPr>
      <w:r w:rsidRPr="004929CC">
        <w:rPr>
          <w:i/>
        </w:rPr>
        <w:t>-</w:t>
      </w:r>
      <w:r w:rsidRPr="004929CC">
        <w:rPr>
          <w:i/>
        </w:rPr>
        <w:tab/>
        <w:t>The 5G ProSe UE-to-UE Relay discovery message contains two sets of elements, i.e. direct discovery set(s) and a U2U discovery set.</w:t>
      </w:r>
    </w:p>
    <w:p w14:paraId="17267739" w14:textId="77777777" w:rsidR="005C113D" w:rsidRPr="004929CC" w:rsidRDefault="005C113D" w:rsidP="005C113D">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39B88279" w14:textId="77777777" w:rsidR="005C113D" w:rsidRPr="004929CC" w:rsidRDefault="005C113D" w:rsidP="005C113D">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767241B5" w14:textId="77777777" w:rsidR="005C113D" w:rsidRPr="004929CC" w:rsidRDefault="005C113D" w:rsidP="005C113D">
      <w:pPr>
        <w:pStyle w:val="B2"/>
        <w:rPr>
          <w:i/>
        </w:rPr>
      </w:pPr>
      <w:r w:rsidRPr="004929CC">
        <w:rPr>
          <w:i/>
        </w:rPr>
        <w:t>-</w:t>
      </w:r>
      <w:r w:rsidRPr="004929CC">
        <w:rPr>
          <w:i/>
        </w:rPr>
        <w:tab/>
        <w:t>5G ProSe UE-to-UE relay only modifies the U2U set of the elements, and forwards the end-to-end elements during the discovery procedures.</w:t>
      </w:r>
    </w:p>
    <w:p w14:paraId="184FB039" w14:textId="77777777" w:rsidR="005C113D" w:rsidRDefault="005C113D" w:rsidP="005C113D">
      <w:pPr>
        <w:rPr>
          <w:lang w:eastAsia="zh-CN"/>
        </w:rPr>
      </w:pPr>
      <w:r>
        <w:rPr>
          <w:lang w:eastAsia="zh-CN"/>
        </w:rPr>
        <w:lastRenderedPageBreak/>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44282ABC" w14:textId="77777777" w:rsidR="005C113D" w:rsidRPr="005F38DD" w:rsidRDefault="005C113D" w:rsidP="005C113D">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3FC58B2" w14:textId="77777777" w:rsidR="005C113D" w:rsidRPr="005F38DD" w:rsidRDefault="005C113D" w:rsidP="005C113D">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12E37BCF" w14:textId="77777777" w:rsidR="005C113D" w:rsidRDefault="005C113D" w:rsidP="005C113D">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3C117131" w14:textId="77777777" w:rsidR="005C113D" w:rsidRPr="004F733D" w:rsidRDefault="005C113D" w:rsidP="005C113D">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2FBF6210" w14:textId="77777777" w:rsidR="005C113D" w:rsidRPr="004F733D" w:rsidRDefault="005C113D" w:rsidP="005C113D">
      <w:pPr>
        <w:rPr>
          <w:lang w:eastAsia="zh-CN"/>
        </w:rPr>
      </w:pPr>
      <w:bookmarkStart w:id="1419" w:name="_Toc112949007"/>
      <w:bookmarkStart w:id="1420" w:name="_Toc120125783"/>
      <w:bookmarkStart w:id="1421" w:name="_Toc120126219"/>
      <w:bookmarkStart w:id="1422" w:name="_Toc120128239"/>
      <w:bookmarkStart w:id="1423" w:name="_Toc120132483"/>
      <w:r w:rsidRPr="00CD4101">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04303919" w14:textId="77777777" w:rsidR="005C113D" w:rsidRDefault="005C113D" w:rsidP="005C113D">
      <w:pPr>
        <w:pStyle w:val="31"/>
      </w:pPr>
      <w:bookmarkStart w:id="1424" w:name="_Toc128427535"/>
      <w:bookmarkStart w:id="1425" w:name="_Toc128650573"/>
      <w:r>
        <w:t>6.</w:t>
      </w:r>
      <w:r>
        <w:rPr>
          <w:rFonts w:hint="eastAsia"/>
          <w:lang w:eastAsia="zh-CN"/>
        </w:rPr>
        <w:t>28</w:t>
      </w:r>
      <w:r>
        <w:t>.2</w:t>
      </w:r>
      <w:r>
        <w:tab/>
        <w:t>Solution details</w:t>
      </w:r>
      <w:bookmarkEnd w:id="1419"/>
      <w:bookmarkEnd w:id="1420"/>
      <w:bookmarkEnd w:id="1421"/>
      <w:bookmarkEnd w:id="1422"/>
      <w:bookmarkEnd w:id="1423"/>
      <w:bookmarkEnd w:id="1424"/>
      <w:bookmarkEnd w:id="1425"/>
    </w:p>
    <w:p w14:paraId="490B34D2"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4DF633BB" w14:textId="77777777" w:rsidR="005C113D" w:rsidRPr="00F126A1" w:rsidRDefault="005C113D" w:rsidP="005C113D">
      <w:pPr>
        <w:pStyle w:val="TF"/>
        <w:rPr>
          <w:lang w:eastAsia="zh-CN"/>
        </w:rPr>
      </w:pPr>
      <w:r>
        <w:object w:dxaOrig="12796" w:dyaOrig="6555" w14:anchorId="3AE5BD43">
          <v:shape id="_x0000_i1057" type="#_x0000_t75" style="width:481.55pt;height:247.7pt" o:ole="">
            <v:imagedata r:id="rId71" o:title=""/>
          </v:shape>
          <o:OLEObject Type="Embed" ProgID="Visio.Drawing.15" ShapeID="_x0000_i1057" DrawAspect="Content" ObjectID="_1739263163" r:id="rId72"/>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792B65CC"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0ED2D49" w14:textId="77777777" w:rsidR="005C113D" w:rsidRDefault="005C113D" w:rsidP="005C113D">
      <w:pPr>
        <w:pStyle w:val="EditorsNote"/>
        <w:rPr>
          <w:lang w:eastAsia="zh-CN"/>
        </w:rPr>
      </w:pPr>
      <w:r>
        <w:t xml:space="preserve">Editor’s Note: </w:t>
      </w:r>
      <w:r w:rsidRPr="00034FA3">
        <w:t>The need of two sets of security parameters is FFS.</w:t>
      </w:r>
    </w:p>
    <w:p w14:paraId="75EF0BD4" w14:textId="77777777" w:rsidR="005C113D" w:rsidRDefault="005C113D" w:rsidP="005C113D">
      <w:pPr>
        <w:pStyle w:val="B1"/>
        <w:ind w:left="709" w:hanging="425"/>
        <w:rPr>
          <w:lang w:eastAsia="zh-CN"/>
        </w:rPr>
      </w:pPr>
      <w:r w:rsidRPr="005B29E9">
        <w:lastRenderedPageBreak/>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6EA5BAB3"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6F85A70" w14:textId="77777777" w:rsidR="005C113D" w:rsidRPr="005B29E9" w:rsidRDefault="005C113D" w:rsidP="005C113D">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0B26CCD"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3804E6D0"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F179A72"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378CDBEF"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1DE3578"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34B607AC"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Target UE (Announcing UE) generates U2U relay discovery message as follows:</w:t>
      </w:r>
    </w:p>
    <w:p w14:paraId="46512B79"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32FDA09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705ABD3"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3F9D8CA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1A28C133"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8888AA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93C33A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3596B21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139D73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1CBC8AE5"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082931FC"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F6F4C44"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5BCD9DA0"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A24E38E" w14:textId="77777777" w:rsidR="005C113D" w:rsidRPr="005B29E9" w:rsidRDefault="005C113D" w:rsidP="005C113D">
      <w:pPr>
        <w:pStyle w:val="B1"/>
        <w:ind w:leftChars="342" w:left="968"/>
        <w:rPr>
          <w:lang w:eastAsia="zh-CN"/>
        </w:rPr>
      </w:pPr>
      <w:r w:rsidRPr="005B29E9">
        <w:lastRenderedPageBreak/>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43AB605"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B65CC30"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B57165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3700FDB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3C115355"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7FB6AA28"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DAACF46"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3CDE64F4"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AD3CB25"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6A25107F" w14:textId="77777777" w:rsidR="005C113D" w:rsidRPr="00F126A1" w:rsidRDefault="005C113D" w:rsidP="005C113D">
      <w:pPr>
        <w:pStyle w:val="TF"/>
        <w:rPr>
          <w:lang w:eastAsia="zh-CN"/>
        </w:rPr>
      </w:pPr>
      <w:r>
        <w:object w:dxaOrig="12796" w:dyaOrig="10531" w14:anchorId="1A9A7641">
          <v:shape id="_x0000_i1058" type="#_x0000_t75" style="width:481.55pt;height:396.3pt" o:ole="">
            <v:imagedata r:id="rId73" o:title=""/>
          </v:shape>
          <o:OLEObject Type="Embed" ProgID="Visio.Drawing.15" ShapeID="_x0000_i1058" DrawAspect="Content" ObjectID="_1739263164" r:id="rId74"/>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2AF6D1F9" w14:textId="77777777" w:rsidR="005C113D" w:rsidRPr="00F8625C" w:rsidRDefault="005C113D" w:rsidP="005C113D">
      <w:pPr>
        <w:pStyle w:val="B1"/>
        <w:ind w:left="709" w:hanging="425"/>
        <w:rPr>
          <w:lang w:eastAsia="zh-CN"/>
        </w:rPr>
      </w:pPr>
      <w:r w:rsidRPr="005B29E9">
        <w:lastRenderedPageBreak/>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E1FE45" w14:textId="77777777" w:rsidR="005C113D" w:rsidRDefault="005C113D" w:rsidP="005C113D">
      <w:pPr>
        <w:pStyle w:val="EditorsNote"/>
        <w:rPr>
          <w:lang w:eastAsia="zh-CN"/>
        </w:rPr>
      </w:pPr>
      <w:r>
        <w:t xml:space="preserve">Editor’s Note: </w:t>
      </w:r>
      <w:r w:rsidRPr="00034FA3">
        <w:t>The need of two sets of security parameters is FFS.</w:t>
      </w:r>
    </w:p>
    <w:p w14:paraId="4DE47B7A"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61CC10"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FDE6C5D"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02EFEA81"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9040B9D"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B3E5B15"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62390553"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408E330B"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2A490A6F"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F220B3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6814C3A6"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7FA29782"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1B9B5F2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329CFCB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B977A6E"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0D409D2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015EE95C"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312B2DD1"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608968A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1280FBE8" w14:textId="77777777" w:rsidR="005C113D" w:rsidRPr="005B29E9" w:rsidRDefault="005C113D" w:rsidP="005C113D">
      <w:pPr>
        <w:pStyle w:val="B1"/>
        <w:ind w:leftChars="342" w:left="968"/>
        <w:rPr>
          <w:lang w:eastAsia="zh-CN"/>
        </w:rPr>
      </w:pPr>
      <w:r w:rsidRPr="005B29E9">
        <w:lastRenderedPageBreak/>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94CA4F5"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C613541"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844C7D2"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1B28886"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492C503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440E88DA"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CA4ED7B"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5E37832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12AFC94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CC9C5FD" w14:textId="77777777" w:rsidR="005C113D" w:rsidRPr="005B29E9" w:rsidRDefault="005C113D" w:rsidP="005C113D">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31"/>
      </w:pPr>
      <w:bookmarkStart w:id="1426" w:name="_Toc128427536"/>
      <w:bookmarkStart w:id="1427" w:name="_Toc128650574"/>
      <w:r>
        <w:t>6.</w:t>
      </w:r>
      <w:r>
        <w:rPr>
          <w:rFonts w:hint="eastAsia"/>
          <w:lang w:eastAsia="zh-CN"/>
        </w:rPr>
        <w:t>28</w:t>
      </w:r>
      <w:r>
        <w:t>.3</w:t>
      </w:r>
      <w:r>
        <w:tab/>
        <w:t>Evaluation</w:t>
      </w:r>
      <w:bookmarkEnd w:id="1413"/>
      <w:bookmarkEnd w:id="1414"/>
      <w:bookmarkEnd w:id="1415"/>
      <w:bookmarkEnd w:id="1416"/>
      <w:bookmarkEnd w:id="1417"/>
      <w:bookmarkEnd w:id="1426"/>
      <w:bookmarkEnd w:id="1427"/>
    </w:p>
    <w:p w14:paraId="59D3B2F0" w14:textId="77777777" w:rsidR="005C113D" w:rsidRDefault="005C113D" w:rsidP="005C113D">
      <w:pPr>
        <w:rPr>
          <w:lang w:eastAsia="zh-CN"/>
        </w:rPr>
      </w:pPr>
      <w:bookmarkStart w:id="1428" w:name="_Toc120125785"/>
      <w:bookmarkStart w:id="1429" w:name="_Toc120126221"/>
      <w:bookmarkStart w:id="1430" w:name="_Toc120128241"/>
      <w:bookmarkStart w:id="1431" w:name="_Toc120132485"/>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29849986" w14:textId="77777777" w:rsidR="005C113D" w:rsidRDefault="005C113D" w:rsidP="005C113D">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5F027894" w14:textId="77777777" w:rsidR="005C113D" w:rsidRDefault="005C113D" w:rsidP="005C113D">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7CD8A9DE" w14:textId="77777777" w:rsidR="005C113D" w:rsidRPr="00DE3660" w:rsidRDefault="005C113D" w:rsidP="005C113D">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1EF99D44" w14:textId="77777777" w:rsidR="005C113D" w:rsidRDefault="005C113D" w:rsidP="005C113D">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4A574DC4" w14:textId="61A45214" w:rsidR="00EF475A" w:rsidRPr="001D0577" w:rsidRDefault="00EF475A" w:rsidP="00EF475A">
      <w:pPr>
        <w:pStyle w:val="21"/>
        <w:rPr>
          <w:rFonts w:eastAsia="Malgun Gothic"/>
          <w:lang w:eastAsia="ko-KR"/>
        </w:rPr>
      </w:pPr>
      <w:bookmarkStart w:id="1432" w:name="_Toc128427537"/>
      <w:bookmarkStart w:id="1433" w:name="_Toc128650575"/>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428"/>
      <w:bookmarkEnd w:id="1429"/>
      <w:bookmarkEnd w:id="1430"/>
      <w:bookmarkEnd w:id="1431"/>
      <w:bookmarkEnd w:id="1432"/>
      <w:bookmarkEnd w:id="1433"/>
    </w:p>
    <w:p w14:paraId="27E5C9DE" w14:textId="77777777" w:rsidR="00542BD8" w:rsidRPr="00E5600B" w:rsidRDefault="00542BD8" w:rsidP="00542BD8">
      <w:pPr>
        <w:pStyle w:val="31"/>
        <w:rPr>
          <w:lang w:eastAsia="ko-KR"/>
        </w:rPr>
      </w:pPr>
      <w:bookmarkStart w:id="1434" w:name="_Toc128427538"/>
      <w:bookmarkStart w:id="1435" w:name="_Toc120125791"/>
      <w:bookmarkStart w:id="1436" w:name="_Toc120126227"/>
      <w:bookmarkStart w:id="1437" w:name="_Toc120128247"/>
      <w:bookmarkStart w:id="1438" w:name="_Toc120132491"/>
      <w:bookmarkStart w:id="1439" w:name="_Toc128650576"/>
      <w:r>
        <w:rPr>
          <w:lang w:eastAsia="ko-KR"/>
        </w:rPr>
        <w:t>6.29.1</w:t>
      </w:r>
      <w:r>
        <w:rPr>
          <w:lang w:eastAsia="ko-KR"/>
        </w:rPr>
        <w:tab/>
        <w:t>Introduction</w:t>
      </w:r>
      <w:bookmarkEnd w:id="1434"/>
      <w:bookmarkEnd w:id="1439"/>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lastRenderedPageBreak/>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31"/>
        <w:rPr>
          <w:lang w:eastAsia="ko-KR"/>
        </w:rPr>
      </w:pPr>
      <w:bookmarkStart w:id="1440" w:name="_Toc128427539"/>
      <w:bookmarkStart w:id="1441" w:name="_Toc128650577"/>
      <w:r>
        <w:rPr>
          <w:lang w:eastAsia="ko-KR"/>
        </w:rPr>
        <w:t>6.29.2</w:t>
      </w:r>
      <w:r>
        <w:rPr>
          <w:lang w:eastAsia="ko-KR"/>
        </w:rPr>
        <w:tab/>
        <w:t>Solution details</w:t>
      </w:r>
      <w:bookmarkEnd w:id="1440"/>
      <w:bookmarkEnd w:id="1441"/>
    </w:p>
    <w:p w14:paraId="328F389E" w14:textId="77777777" w:rsidR="00542BD8" w:rsidRPr="00D0595B" w:rsidRDefault="00542BD8" w:rsidP="00542BD8">
      <w:pPr>
        <w:pStyle w:val="41"/>
        <w:rPr>
          <w:lang w:eastAsia="ko-KR"/>
        </w:rPr>
      </w:pPr>
      <w:bookmarkStart w:id="1442" w:name="_Toc128427540"/>
      <w:bookmarkStart w:id="1443" w:name="_Toc128650578"/>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442"/>
      <w:bookmarkEnd w:id="1443"/>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542BD8">
      <w:pPr>
        <w:jc w:val="center"/>
        <w:rPr>
          <w:rFonts w:eastAsia="Malgun Gothic"/>
          <w:lang w:eastAsia="ko-KR"/>
        </w:rPr>
      </w:pPr>
      <w:r>
        <w:object w:dxaOrig="15481" w:dyaOrig="9744" w14:anchorId="328FF702">
          <v:shape id="_x0000_i1059" type="#_x0000_t75" style="width:423.95pt;height:266.1pt" o:ole="">
            <v:imagedata r:id="rId75" o:title=""/>
          </v:shape>
          <o:OLEObject Type="Embed" ProgID="Visio.Drawing.15" ShapeID="_x0000_i1059" DrawAspect="Content" ObjectID="_1739263165" r:id="rId76"/>
        </w:object>
      </w:r>
    </w:p>
    <w:p w14:paraId="27C3616D" w14:textId="77777777" w:rsidR="00542BD8" w:rsidRDefault="00542BD8" w:rsidP="00542BD8">
      <w:pPr>
        <w:jc w:val="center"/>
        <w:rPr>
          <w:rFonts w:eastAsia="Malgun Gothic"/>
          <w:lang w:eastAsia="ko-KR"/>
        </w:rPr>
      </w:pPr>
      <w:r>
        <w:rPr>
          <w:rFonts w:eastAsia="Malgun Gothic" w:hint="eastAsia"/>
          <w:lang w:eastAsia="ko-KR"/>
        </w:rPr>
        <w:t>Figure 6.</w:t>
      </w:r>
      <w:r>
        <w:rPr>
          <w:rFonts w:eastAsia="Malgun Gothic"/>
          <w:lang w:eastAsia="ko-KR"/>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0D7D5E94"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42BD8">
      <w:pPr>
        <w:numPr>
          <w:ilvl w:val="0"/>
          <w:numId w:val="15"/>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42BD8">
      <w:pPr>
        <w:numPr>
          <w:ilvl w:val="0"/>
          <w:numId w:val="15"/>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42BD8">
      <w:pPr>
        <w:numPr>
          <w:ilvl w:val="0"/>
          <w:numId w:val="15"/>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w:t>
      </w:r>
      <w:r w:rsidRPr="007E6666">
        <w:rPr>
          <w:rFonts w:eastAsia="Malgun Gothic" w:hint="eastAsia"/>
          <w:lang w:eastAsia="ko-KR"/>
        </w:rPr>
        <w:lastRenderedPageBreak/>
        <w:t xml:space="preserve">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42BD8">
      <w:pPr>
        <w:numPr>
          <w:ilvl w:val="0"/>
          <w:numId w:val="15"/>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65CFA2AA" w14:textId="77777777" w:rsidR="00D46250" w:rsidRDefault="00D46250" w:rsidP="00D46250">
      <w:pPr>
        <w:pStyle w:val="41"/>
        <w:rPr>
          <w:rFonts w:eastAsia="Malgun Gothic"/>
          <w:lang w:eastAsia="ko-KR"/>
        </w:rPr>
      </w:pPr>
      <w:bookmarkStart w:id="1444" w:name="_Toc128427541"/>
      <w:bookmarkStart w:id="1445" w:name="_Toc128650579"/>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444"/>
      <w:bookmarkEnd w:id="1445"/>
    </w:p>
    <w:p w14:paraId="69A045D5" w14:textId="77777777" w:rsidR="00D46250" w:rsidRPr="00480C40" w:rsidRDefault="00D46250" w:rsidP="00D46250">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44A3FE74" w14:textId="77777777" w:rsidR="00D46250" w:rsidRPr="00480C40" w:rsidRDefault="00D46250" w:rsidP="00D46250">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2658E91" w14:textId="77777777" w:rsidR="00D46250" w:rsidRPr="00480C40" w:rsidRDefault="00D46250" w:rsidP="00D46250">
      <w:pPr>
        <w:rPr>
          <w:rFonts w:eastAsia="Malgun Gothic"/>
          <w:lang w:eastAsia="ko-KR"/>
        </w:rPr>
      </w:pPr>
      <w:r w:rsidRPr="00480C40">
        <w:rPr>
          <w:rFonts w:eastAsia="Malgun Gothic"/>
          <w:lang w:eastAsia="ko-KR"/>
        </w:rPr>
        <w:t>And the UE-to-UE indication of the UE-to-UE Relay indicates:</w:t>
      </w:r>
    </w:p>
    <w:p w14:paraId="6D1B3620" w14:textId="77777777" w:rsidR="00D46250" w:rsidRPr="00480C40" w:rsidRDefault="00D46250" w:rsidP="00D46250">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47F86794" w14:textId="77777777" w:rsidR="00D46250" w:rsidRPr="00480C40" w:rsidRDefault="00D46250" w:rsidP="00D46250">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1FAA7FA5" w14:textId="77777777" w:rsidR="00D46250" w:rsidRDefault="00D46250" w:rsidP="00D46250">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6AEF9F7A" w14:textId="77777777" w:rsidR="00D46250" w:rsidRDefault="00D46250" w:rsidP="00D46250">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5C5F08D" w14:textId="77777777" w:rsidR="00D46250" w:rsidRDefault="00D46250" w:rsidP="00D46250">
      <w:pPr>
        <w:pStyle w:val="EditorsNote"/>
        <w:rPr>
          <w:lang w:eastAsia="ko-KR"/>
        </w:rPr>
      </w:pPr>
      <w:r w:rsidRPr="006259B6">
        <w:rPr>
          <w:lang w:eastAsia="ko-KR"/>
        </w:rPr>
        <w:t>Editor’s note: AUSF impact for generating and provisioning security materials to UEs needs to be studied.</w:t>
      </w:r>
    </w:p>
    <w:p w14:paraId="15AA13FD" w14:textId="77777777" w:rsidR="00D46250" w:rsidRDefault="00D46250" w:rsidP="00D46250">
      <w:pPr>
        <w:pStyle w:val="EditorsNote"/>
        <w:rPr>
          <w:rFonts w:eastAsia="Malgun Gothic"/>
          <w:lang w:eastAsia="ko-KR"/>
        </w:rPr>
      </w:pPr>
      <w:r w:rsidRPr="006259B6">
        <w:rPr>
          <w:lang w:eastAsia="ko-KR"/>
        </w:rPr>
        <w:t xml:space="preserve">Editor’s note: </w:t>
      </w:r>
      <w:r>
        <w:rPr>
          <w:lang w:eastAsia="ko-KR"/>
        </w:rPr>
        <w:t>How to support U2U relay services across multiple PLMNs is FFS.</w:t>
      </w:r>
    </w:p>
    <w:p w14:paraId="38CD7E51" w14:textId="77777777" w:rsidR="00D46250" w:rsidRPr="00480C40" w:rsidRDefault="00D46250" w:rsidP="00D46250">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3E73C61D" w14:textId="77777777" w:rsidR="00D46250" w:rsidRPr="00B40F2F" w:rsidRDefault="00D46250" w:rsidP="00D46250">
      <w:pPr>
        <w:pStyle w:val="NO"/>
        <w:rPr>
          <w:rFonts w:eastAsia="Malgun Gothic"/>
          <w:color w:val="4472C4"/>
          <w:lang w:eastAsia="ko-KR"/>
        </w:rPr>
      </w:pPr>
      <w:r w:rsidRPr="002873E4">
        <w:rPr>
          <w:caps/>
        </w:rPr>
        <w:lastRenderedPageBreak/>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A841475" w14:textId="77777777" w:rsidR="00D46250" w:rsidRDefault="00D46250" w:rsidP="00D46250">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3811C91C" w14:textId="77777777" w:rsidR="00D46250" w:rsidRDefault="00D46250" w:rsidP="00D46250">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08BA73DA" w:rsidR="00D46250" w:rsidRDefault="00D46250" w:rsidP="00D46250">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 xml:space="preserve">Source/Target UE requires the hop-by-hop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 with the UE-to-UE Relay</w:t>
      </w:r>
      <w:r>
        <w:rPr>
          <w:rFonts w:eastAsia="Malgun Gothic"/>
          <w:lang w:eastAsia="ko-KR"/>
        </w:rPr>
        <w:t>, or not</w:t>
      </w:r>
      <w:r>
        <w:rPr>
          <w:rFonts w:eastAsia="Malgun Gothic" w:hint="eastAsia"/>
          <w:lang w:eastAsia="ko-KR"/>
        </w:rPr>
        <w:t>;</w:t>
      </w:r>
    </w:p>
    <w:p w14:paraId="16C9ED1C" w14:textId="2A4B7FDD" w:rsidR="00D46250" w:rsidRPr="00671E7D" w:rsidRDefault="00D46250" w:rsidP="00D46250">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 xml:space="preserve">hether the Source/Target UE requires the end-to-end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w:t>
      </w:r>
      <w:r>
        <w:rPr>
          <w:rFonts w:eastAsia="Malgun Gothic"/>
          <w:lang w:eastAsia="ko-KR"/>
        </w:rPr>
        <w:t>, or not.</w:t>
      </w:r>
    </w:p>
    <w:p w14:paraId="3E7D2FF5" w14:textId="6991D2F0" w:rsidR="00D46250" w:rsidRPr="002724B8" w:rsidRDefault="00D46250" w:rsidP="00D46250">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207ED2D9" w14:textId="77777777" w:rsidR="00542BD8" w:rsidRDefault="00542BD8" w:rsidP="00542BD8">
      <w:pPr>
        <w:pStyle w:val="31"/>
        <w:rPr>
          <w:lang w:eastAsia="ko-KR"/>
        </w:rPr>
      </w:pPr>
      <w:bookmarkStart w:id="1446" w:name="_Toc128427542"/>
      <w:bookmarkStart w:id="1447" w:name="_Toc128650580"/>
      <w:r>
        <w:rPr>
          <w:lang w:eastAsia="ko-KR"/>
        </w:rPr>
        <w:t>6.29.3</w:t>
      </w:r>
      <w:r>
        <w:rPr>
          <w:lang w:eastAsia="ko-KR"/>
        </w:rPr>
        <w:tab/>
        <w:t>Evaluation</w:t>
      </w:r>
      <w:bookmarkEnd w:id="1446"/>
      <w:bookmarkEnd w:id="1447"/>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21"/>
      </w:pPr>
      <w:bookmarkStart w:id="1448" w:name="_Toc128427543"/>
      <w:bookmarkStart w:id="1449" w:name="_Toc128650581"/>
      <w:r>
        <w:t>6.</w:t>
      </w:r>
      <w:r>
        <w:rPr>
          <w:rFonts w:hint="eastAsia"/>
          <w:lang w:eastAsia="zh-CN"/>
        </w:rPr>
        <w:t>30</w:t>
      </w:r>
      <w:r>
        <w:tab/>
      </w:r>
      <w:r w:rsidRPr="00750998">
        <w:t>Solution #30: Security for discovery integrated into PC5 link establishment</w:t>
      </w:r>
      <w:bookmarkEnd w:id="1435"/>
      <w:bookmarkEnd w:id="1436"/>
      <w:bookmarkEnd w:id="1437"/>
      <w:bookmarkEnd w:id="1438"/>
      <w:bookmarkEnd w:id="1448"/>
      <w:bookmarkEnd w:id="1449"/>
    </w:p>
    <w:p w14:paraId="220D45A5" w14:textId="325FF122" w:rsidR="00750998" w:rsidRDefault="00750998" w:rsidP="00750998">
      <w:pPr>
        <w:pStyle w:val="31"/>
      </w:pPr>
      <w:bookmarkStart w:id="1450" w:name="_Toc120125792"/>
      <w:bookmarkStart w:id="1451" w:name="_Toc120126228"/>
      <w:bookmarkStart w:id="1452" w:name="_Toc120128248"/>
      <w:bookmarkStart w:id="1453" w:name="_Toc120132492"/>
      <w:bookmarkStart w:id="1454" w:name="_Toc128427544"/>
      <w:bookmarkStart w:id="1455" w:name="_Toc128650582"/>
      <w:r>
        <w:t>6.</w:t>
      </w:r>
      <w:r>
        <w:rPr>
          <w:rFonts w:hint="eastAsia"/>
          <w:lang w:eastAsia="zh-CN"/>
        </w:rPr>
        <w:t>30</w:t>
      </w:r>
      <w:r>
        <w:t>.1</w:t>
      </w:r>
      <w:r>
        <w:tab/>
        <w:t>Introduction</w:t>
      </w:r>
      <w:bookmarkEnd w:id="1450"/>
      <w:bookmarkEnd w:id="1451"/>
      <w:bookmarkEnd w:id="1452"/>
      <w:bookmarkEnd w:id="1453"/>
      <w:bookmarkEnd w:id="1454"/>
      <w:bookmarkEnd w:id="1455"/>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w:t>
      </w:r>
      <w:r>
        <w:rPr>
          <w:lang w:eastAsia="zh-CN"/>
        </w:rPr>
        <w:lastRenderedPageBreak/>
        <w:t xml:space="preserve">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31"/>
      </w:pPr>
      <w:bookmarkStart w:id="1456" w:name="_Toc120125793"/>
      <w:bookmarkStart w:id="1457" w:name="_Toc120126229"/>
      <w:bookmarkStart w:id="1458" w:name="_Toc120128249"/>
      <w:bookmarkStart w:id="1459" w:name="_Toc120132493"/>
      <w:bookmarkStart w:id="1460" w:name="_Toc128427545"/>
      <w:bookmarkStart w:id="1461" w:name="_Toc128650583"/>
      <w:r>
        <w:t>6.</w:t>
      </w:r>
      <w:r>
        <w:rPr>
          <w:rFonts w:hint="eastAsia"/>
          <w:lang w:eastAsia="zh-CN"/>
        </w:rPr>
        <w:t>30</w:t>
      </w:r>
      <w:r>
        <w:t>.2</w:t>
      </w:r>
      <w:r>
        <w:tab/>
        <w:t>Solution details</w:t>
      </w:r>
      <w:bookmarkEnd w:id="1456"/>
      <w:bookmarkEnd w:id="1457"/>
      <w:bookmarkEnd w:id="1458"/>
      <w:bookmarkEnd w:id="1459"/>
      <w:bookmarkEnd w:id="1460"/>
      <w:bookmarkEnd w:id="1461"/>
    </w:p>
    <w:p w14:paraId="23A7D618" w14:textId="77777777" w:rsidR="00657E8B" w:rsidRDefault="007353B5" w:rsidP="00657E8B">
      <w:r>
        <w:pict w14:anchorId="261BD9FD">
          <v:shape id="_x0000_i1060" type="#_x0000_t75" style="width:481.55pt;height:542.6pt">
            <v:imagedata r:id="rId77"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lastRenderedPageBreak/>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10520431" w14:textId="33314286" w:rsidR="00BA69C3" w:rsidRPr="00B40F2F" w:rsidRDefault="00BA69C3" w:rsidP="00BA69C3">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35777EE7" w14:textId="03D1CD06" w:rsidR="00BA69C3" w:rsidRPr="00BA7220" w:rsidRDefault="00BA69C3" w:rsidP="00BA69C3">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lastRenderedPageBreak/>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t>12. The Source UE responds with a Direct Security Mode Complete message to the U2U Relay-2.</w:t>
      </w:r>
    </w:p>
    <w:p w14:paraId="359B340E" w14:textId="77777777" w:rsidR="00657E8B" w:rsidRDefault="00657E8B" w:rsidP="00657E8B">
      <w:pPr>
        <w:ind w:left="284" w:hanging="284"/>
      </w:pPr>
      <w:r>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31"/>
        <w:ind w:left="0" w:firstLine="0"/>
      </w:pPr>
      <w:bookmarkStart w:id="1462" w:name="_Toc120125794"/>
      <w:bookmarkStart w:id="1463" w:name="_Toc120126230"/>
      <w:bookmarkStart w:id="1464" w:name="_Toc120128250"/>
      <w:bookmarkStart w:id="1465" w:name="_Toc120132494"/>
      <w:bookmarkStart w:id="1466" w:name="_Toc128427546"/>
      <w:bookmarkStart w:id="1467" w:name="_Toc128650584"/>
      <w:r>
        <w:t>6.</w:t>
      </w:r>
      <w:r>
        <w:rPr>
          <w:rFonts w:hint="eastAsia"/>
          <w:lang w:eastAsia="zh-CN"/>
        </w:rPr>
        <w:t>30</w:t>
      </w:r>
      <w:r>
        <w:t>.3</w:t>
      </w:r>
      <w:r>
        <w:tab/>
        <w:t>Evaluation</w:t>
      </w:r>
      <w:bookmarkEnd w:id="1462"/>
      <w:bookmarkEnd w:id="1463"/>
      <w:bookmarkEnd w:id="1464"/>
      <w:bookmarkEnd w:id="1465"/>
      <w:bookmarkEnd w:id="1466"/>
      <w:bookmarkEnd w:id="1467"/>
    </w:p>
    <w:p w14:paraId="1A72C5F4" w14:textId="4B97806D" w:rsidR="00903853" w:rsidRDefault="00903853" w:rsidP="00903853">
      <w:pPr>
        <w:rPr>
          <w:lang w:eastAsia="zh-CN"/>
        </w:rPr>
      </w:pPr>
      <w:bookmarkStart w:id="1468" w:name="_Toc120125795"/>
      <w:bookmarkStart w:id="1469" w:name="_Toc120126231"/>
      <w:bookmarkStart w:id="1470" w:name="_Toc120128251"/>
      <w:bookmarkStart w:id="1471" w:name="_Toc120132495"/>
    </w:p>
    <w:p w14:paraId="4020F4BD" w14:textId="77777777" w:rsidR="00903853" w:rsidRDefault="00903853" w:rsidP="00903853">
      <w:pPr>
        <w:rPr>
          <w:lang w:eastAsia="zh-CN"/>
        </w:rPr>
      </w:pPr>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5CD196C2" w14:textId="7B8C56E1" w:rsidR="007A7D89" w:rsidRDefault="007A7D89" w:rsidP="007A7D89">
      <w:r w:rsidRPr="007A7D89">
        <w:rPr>
          <w:lang w:eastAsia="zh-CN"/>
        </w:rPr>
        <w:t>The long term credential ID is used for peer UE to retrieve the same long term credential for authentication and key derivation, which has the same functionality as long term ID in clause 6.5.5.2 of TS 33.303 [</w:t>
      </w:r>
      <w:r>
        <w:rPr>
          <w:rFonts w:hint="eastAsia"/>
          <w:lang w:eastAsia="zh-CN"/>
        </w:rPr>
        <w:t>4</w:t>
      </w:r>
      <w:r w:rsidRPr="007A7D89">
        <w:rPr>
          <w:lang w:eastAsia="zh-CN"/>
        </w:rPr>
        <w:t>].</w:t>
      </w:r>
    </w:p>
    <w:p w14:paraId="60C253C0" w14:textId="3CABC25B" w:rsidR="00BA69C3" w:rsidRPr="00E43474" w:rsidRDefault="00BA69C3" w:rsidP="00BA69C3">
      <w:pPr>
        <w:pStyle w:val="21"/>
      </w:pPr>
      <w:bookmarkStart w:id="1472" w:name="_Toc128427547"/>
      <w:bookmarkStart w:id="1473" w:name="_Toc128650585"/>
      <w:r w:rsidRPr="00E43474">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1472"/>
      <w:bookmarkEnd w:id="1473"/>
      <w:r w:rsidRPr="00CA5377">
        <w:t xml:space="preserve"> </w:t>
      </w:r>
    </w:p>
    <w:p w14:paraId="1A13E0E4" w14:textId="79DB0C53" w:rsidR="00BA69C3" w:rsidRPr="00E43474" w:rsidRDefault="00BA69C3" w:rsidP="00BA69C3">
      <w:pPr>
        <w:pStyle w:val="31"/>
      </w:pPr>
      <w:bookmarkStart w:id="1474" w:name="_Toc128427548"/>
      <w:bookmarkStart w:id="1475" w:name="_Toc128650586"/>
      <w:r w:rsidRPr="00E43474">
        <w:t>6.</w:t>
      </w:r>
      <w:r>
        <w:rPr>
          <w:rFonts w:hint="eastAsia"/>
          <w:lang w:eastAsia="zh-CN"/>
        </w:rPr>
        <w:t>31</w:t>
      </w:r>
      <w:r w:rsidRPr="00E43474">
        <w:t>.1</w:t>
      </w:r>
      <w:r w:rsidRPr="00E43474">
        <w:tab/>
      </w:r>
      <w:r w:rsidRPr="00C20EA7">
        <w:t>Introduction</w:t>
      </w:r>
      <w:bookmarkEnd w:id="1474"/>
      <w:bookmarkEnd w:id="1475"/>
    </w:p>
    <w:p w14:paraId="07A75323" w14:textId="77777777" w:rsidR="00BA69C3" w:rsidRPr="00E92C49" w:rsidRDefault="00BA69C3" w:rsidP="00BA69C3">
      <w:pPr>
        <w:rPr>
          <w:highlight w:val="yellow"/>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BA7C30" w:rsidRDefault="00BA69C3" w:rsidP="00BA69C3">
      <w:pPr>
        <w:rPr>
          <w:highlight w:val="yellow"/>
        </w:rPr>
      </w:pPr>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lastRenderedPageBreak/>
        <w:t>This solution assumes 5GC NFs e.g., 5GDDNMF and PKMF are deployed in the network.</w:t>
      </w:r>
    </w:p>
    <w:p w14:paraId="0B029336" w14:textId="619AEC01" w:rsidR="00BA69C3" w:rsidRPr="00E43474" w:rsidRDefault="00BA69C3" w:rsidP="00BA69C3">
      <w:pPr>
        <w:pStyle w:val="31"/>
      </w:pPr>
      <w:bookmarkStart w:id="1476" w:name="_Toc128427549"/>
      <w:bookmarkStart w:id="1477" w:name="_Toc128650587"/>
      <w:r w:rsidRPr="00E43474">
        <w:t>6.</w:t>
      </w:r>
      <w:r>
        <w:rPr>
          <w:rFonts w:hint="eastAsia"/>
          <w:lang w:eastAsia="zh-CN"/>
        </w:rPr>
        <w:t>31</w:t>
      </w:r>
      <w:r w:rsidRPr="00E43474">
        <w:t>.2</w:t>
      </w:r>
      <w:r w:rsidRPr="00E43474">
        <w:tab/>
        <w:t>Solution details</w:t>
      </w:r>
      <w:bookmarkEnd w:id="1476"/>
      <w:bookmarkEnd w:id="1477"/>
    </w:p>
    <w:p w14:paraId="7CD628CC" w14:textId="5EE412C4" w:rsidR="00BA69C3" w:rsidRPr="00B02FAC" w:rsidRDefault="00BA69C3" w:rsidP="00BA69C3">
      <w:pPr>
        <w:pStyle w:val="41"/>
        <w:rPr>
          <w:lang w:eastAsia="zh-CN"/>
        </w:rPr>
      </w:pPr>
      <w:bookmarkStart w:id="1478" w:name="_Toc128427550"/>
      <w:bookmarkStart w:id="1479" w:name="_Toc128650588"/>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1478"/>
      <w:bookmarkEnd w:id="1479"/>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1" type="#_x0000_t75" style="width:386.5pt;height:595.6pt" o:ole="">
            <v:imagedata r:id="rId78" o:title=""/>
          </v:shape>
          <o:OLEObject Type="Embed" ProgID="Visio.Drawing.15" ShapeID="_x0000_i1061" DrawAspect="Content" ObjectID="_1739263166" r:id="rId79"/>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lastRenderedPageBreak/>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31"/>
        <w:ind w:left="0" w:firstLine="0"/>
      </w:pPr>
      <w:bookmarkStart w:id="1480" w:name="_Toc128427551"/>
      <w:bookmarkStart w:id="1481" w:name="_Toc128650589"/>
      <w:r w:rsidRPr="00D62C2E">
        <w:t>6.</w:t>
      </w:r>
      <w:r w:rsidR="005F36C1">
        <w:rPr>
          <w:rFonts w:hint="eastAsia"/>
          <w:lang w:eastAsia="zh-CN"/>
        </w:rPr>
        <w:t>31</w:t>
      </w:r>
      <w:r w:rsidRPr="00D62C2E">
        <w:t>.3</w:t>
      </w:r>
      <w:r w:rsidRPr="00D62C2E">
        <w:tab/>
        <w:t>Evaluation</w:t>
      </w:r>
      <w:bookmarkEnd w:id="1480"/>
      <w:bookmarkEnd w:id="1481"/>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Default="007A7D89" w:rsidP="007A7D89">
      <w:r>
        <w:t xml:space="preserve">This solution is not aligned with TR 23.700-33 [2]. More </w:t>
      </w:r>
      <w:r>
        <w:rPr>
          <w:rFonts w:hint="eastAsia"/>
          <w:lang w:eastAsia="zh-CN"/>
        </w:rPr>
        <w:t>specifically</w:t>
      </w:r>
      <w:r>
        <w:t>, the DCR message sent by Target UE and the DCA sent by U2U Relay is not aligned with</w:t>
      </w:r>
      <w:r w:rsidRPr="00A73265">
        <w:t xml:space="preserve"> </w:t>
      </w:r>
      <w:r>
        <w:t>TR 23.700-33 [2].</w:t>
      </w:r>
    </w:p>
    <w:p w14:paraId="012ABE14" w14:textId="77777777" w:rsidR="007A7D89" w:rsidRPr="00162D54" w:rsidRDefault="007A7D89" w:rsidP="007A7D89">
      <w:pPr>
        <w:pStyle w:val="EditorsNote"/>
      </w:pPr>
      <w:r w:rsidRPr="00D62C2E">
        <w:t>Editor's Note: Further evaluation is FFS.</w:t>
      </w:r>
    </w:p>
    <w:p w14:paraId="2C8A93D8" w14:textId="6BFB1EC4" w:rsidR="009A733A" w:rsidRDefault="009A733A" w:rsidP="009A733A">
      <w:pPr>
        <w:pStyle w:val="21"/>
        <w:rPr>
          <w:lang w:eastAsia="zh-CN"/>
        </w:rPr>
      </w:pPr>
      <w:bookmarkStart w:id="1482" w:name="_Toc128427552"/>
      <w:bookmarkStart w:id="1483" w:name="_Toc128650590"/>
      <w:r>
        <w:t>6.</w:t>
      </w:r>
      <w:r>
        <w:rPr>
          <w:rFonts w:hint="eastAsia"/>
          <w:lang w:eastAsia="zh-CN"/>
        </w:rPr>
        <w:t>32</w:t>
      </w:r>
      <w:r>
        <w:tab/>
      </w:r>
      <w:r w:rsidRPr="00750998">
        <w:t>Solution #</w:t>
      </w:r>
      <w:r>
        <w:rPr>
          <w:rFonts w:hint="eastAsia"/>
          <w:lang w:eastAsia="zh-CN"/>
        </w:rPr>
        <w:t>32</w:t>
      </w:r>
      <w:r w:rsidRPr="00750998">
        <w:t>: Security for discovery integrated into PC5 link establishment</w:t>
      </w:r>
      <w:r>
        <w:rPr>
          <w:rFonts w:hint="eastAsia"/>
          <w:lang w:eastAsia="zh-CN"/>
        </w:rPr>
        <w:t xml:space="preserve"> procedure</w:t>
      </w:r>
      <w:bookmarkEnd w:id="1482"/>
      <w:bookmarkEnd w:id="1483"/>
    </w:p>
    <w:p w14:paraId="5B5690B2" w14:textId="6FC99CE1" w:rsidR="009A733A" w:rsidRDefault="009A733A" w:rsidP="009A733A">
      <w:pPr>
        <w:pStyle w:val="31"/>
      </w:pPr>
      <w:bookmarkStart w:id="1484" w:name="_Toc128427553"/>
      <w:bookmarkStart w:id="1485" w:name="_Toc128650591"/>
      <w:r>
        <w:t>6.</w:t>
      </w:r>
      <w:r>
        <w:rPr>
          <w:rFonts w:hint="eastAsia"/>
          <w:lang w:eastAsia="zh-CN"/>
        </w:rPr>
        <w:t>32</w:t>
      </w:r>
      <w:r>
        <w:t>.1</w:t>
      </w:r>
      <w:r>
        <w:tab/>
        <w:t>Introduction</w:t>
      </w:r>
      <w:bookmarkEnd w:id="1484"/>
      <w:bookmarkEnd w:id="1485"/>
    </w:p>
    <w:p w14:paraId="22F9E497" w14:textId="77777777" w:rsidR="009A733A" w:rsidRDefault="009A733A" w:rsidP="009A733A">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w:t>
      </w:r>
    </w:p>
    <w:p w14:paraId="67C34C38" w14:textId="77777777" w:rsidR="009A733A" w:rsidRDefault="009A733A" w:rsidP="009A733A">
      <w:pPr>
        <w:jc w:val="both"/>
        <w:rPr>
          <w:lang w:eastAsia="zh-CN"/>
        </w:rPr>
      </w:pPr>
      <w:r>
        <w:rPr>
          <w:lang w:eastAsia="zh-CN"/>
        </w:rPr>
        <w:t>T</w:t>
      </w:r>
      <w:r>
        <w:rPr>
          <w:rFonts w:hint="eastAsia"/>
          <w:lang w:eastAsia="zh-CN"/>
        </w:rPr>
        <w:t xml:space="preserve">his solution </w:t>
      </w:r>
      <w:r>
        <w:rPr>
          <w:lang w:eastAsia="zh-CN"/>
        </w:rPr>
        <w:t>reuses the Direct Security Establishment procedure defined in TS 33.503 [6]</w:t>
      </w:r>
      <w:r>
        <w:rPr>
          <w:rFonts w:hint="eastAsia"/>
          <w:lang w:eastAsia="zh-CN"/>
        </w:rPr>
        <w:t xml:space="preserve"> with the following extensions:</w:t>
      </w:r>
    </w:p>
    <w:p w14:paraId="4A4FF89A" w14:textId="77777777" w:rsidR="009A733A" w:rsidRPr="009C5779" w:rsidRDefault="009A733A" w:rsidP="009A733A">
      <w:pPr>
        <w:pStyle w:val="B1"/>
      </w:pPr>
      <w:r w:rsidRPr="009C5779">
        <w:t>-</w:t>
      </w:r>
      <w:r w:rsidRPr="009C5779">
        <w:tab/>
      </w:r>
      <w:r w:rsidRPr="00902BF2">
        <w:t xml:space="preserve">Extend the Direct Communication Request (DCR) by adding a new parameter </w:t>
      </w:r>
      <w:r>
        <w:rPr>
          <w:rFonts w:hint="eastAsia"/>
          <w:lang w:eastAsia="zh-CN"/>
        </w:rPr>
        <w:t xml:space="preserve">(named U2U_Dis_Info) </w:t>
      </w:r>
      <w:r w:rsidRPr="00902BF2">
        <w:t>to carry the U2U discovery message.</w:t>
      </w:r>
    </w:p>
    <w:p w14:paraId="79011A3D" w14:textId="77777777" w:rsidR="009A733A" w:rsidRDefault="009A733A" w:rsidP="009A733A">
      <w:pPr>
        <w:pStyle w:val="B1"/>
        <w:rPr>
          <w:lang w:eastAsia="zh-CN"/>
        </w:rPr>
      </w:pPr>
      <w:r w:rsidRPr="009C5779">
        <w:t>-</w:t>
      </w:r>
      <w:r w:rsidRPr="009C5779">
        <w:tab/>
      </w:r>
      <w:r w:rsidRPr="00C843A1">
        <w:rPr>
          <w:lang w:eastAsia="zh-CN"/>
        </w:rPr>
        <w:t xml:space="preserve">The </w:t>
      </w:r>
      <w:r>
        <w:rPr>
          <w:rFonts w:hint="eastAsia"/>
          <w:lang w:eastAsia="zh-CN"/>
        </w:rPr>
        <w:t xml:space="preserve">format of the </w:t>
      </w:r>
      <w:r w:rsidRPr="00C843A1">
        <w:rPr>
          <w:lang w:eastAsia="zh-CN"/>
        </w:rPr>
        <w:t xml:space="preserve">U2U discovery message put into the DCR is the same as the </w:t>
      </w:r>
      <w:r>
        <w:rPr>
          <w:rFonts w:hint="eastAsia"/>
          <w:lang w:eastAsia="zh-CN"/>
        </w:rPr>
        <w:t xml:space="preserve">normal </w:t>
      </w:r>
      <w:r w:rsidRPr="00C843A1">
        <w:rPr>
          <w:lang w:eastAsia="zh-CN"/>
        </w:rPr>
        <w:t>U2U discovery message.</w:t>
      </w:r>
    </w:p>
    <w:p w14:paraId="3A587E63" w14:textId="7D8B33B7" w:rsidR="009A733A" w:rsidRDefault="009A733A" w:rsidP="009A733A">
      <w:pPr>
        <w:pStyle w:val="31"/>
      </w:pPr>
      <w:bookmarkStart w:id="1486" w:name="_Toc128427554"/>
      <w:bookmarkStart w:id="1487" w:name="_Toc128650592"/>
      <w:r>
        <w:lastRenderedPageBreak/>
        <w:t>6.</w:t>
      </w:r>
      <w:r>
        <w:rPr>
          <w:rFonts w:hint="eastAsia"/>
          <w:lang w:eastAsia="zh-CN"/>
        </w:rPr>
        <w:t>32</w:t>
      </w:r>
      <w:r>
        <w:t>.2</w:t>
      </w:r>
      <w:r>
        <w:tab/>
        <w:t>Solution details</w:t>
      </w:r>
      <w:bookmarkEnd w:id="1486"/>
      <w:bookmarkEnd w:id="1487"/>
    </w:p>
    <w:p w14:paraId="6FF568EA" w14:textId="77777777" w:rsidR="009A733A" w:rsidRDefault="009A733A" w:rsidP="009A733A">
      <w:pPr>
        <w:jc w:val="center"/>
      </w:pPr>
      <w:r>
        <w:object w:dxaOrig="9675" w:dyaOrig="7126" w14:anchorId="44AFEFAD">
          <v:shape id="_x0000_i1062" type="#_x0000_t75" style="width:447.55pt;height:329.45pt" o:ole="">
            <v:imagedata r:id="rId80" o:title=""/>
          </v:shape>
          <o:OLEObject Type="Embed" ProgID="Visio.Drawing.15" ShapeID="_x0000_i1062" DrawAspect="Content" ObjectID="_1739263167" r:id="rId81"/>
        </w:object>
      </w:r>
    </w:p>
    <w:p w14:paraId="34C6C7C1" w14:textId="532EFFDB" w:rsidR="009A733A" w:rsidRPr="0098367F" w:rsidRDefault="009A733A" w:rsidP="009A733A">
      <w:pPr>
        <w:pStyle w:val="TF"/>
        <w:rPr>
          <w:lang w:eastAsia="zh-CN"/>
        </w:rPr>
      </w:pPr>
      <w:r w:rsidRPr="0098367F">
        <w:t>Figure 6.</w:t>
      </w:r>
      <w:r>
        <w:rPr>
          <w:rFonts w:hint="eastAsia"/>
          <w:lang w:eastAsia="zh-CN"/>
        </w:rPr>
        <w:t>32</w:t>
      </w:r>
      <w:r w:rsidRPr="0098367F">
        <w:t>.2-1:</w:t>
      </w:r>
      <w:r w:rsidRPr="0098367F">
        <w:tab/>
      </w:r>
      <w:r>
        <w:t>Security for discovery integrated into PC5 link establishment</w:t>
      </w:r>
      <w:r>
        <w:rPr>
          <w:rFonts w:hint="eastAsia"/>
          <w:lang w:eastAsia="zh-CN"/>
        </w:rPr>
        <w:t xml:space="preserve"> procedure</w:t>
      </w:r>
    </w:p>
    <w:p w14:paraId="48E9FC6C" w14:textId="77777777" w:rsidR="009A733A" w:rsidRDefault="009A733A" w:rsidP="009A733A">
      <w:pPr>
        <w:ind w:left="284" w:hanging="284"/>
        <w:rPr>
          <w:lang w:eastAsia="zh-CN"/>
        </w:rPr>
      </w:pPr>
      <w:r>
        <w:t>1.</w:t>
      </w:r>
      <w:r>
        <w:tab/>
      </w:r>
      <w:r>
        <w:rPr>
          <w:rFonts w:hint="eastAsia"/>
          <w:lang w:eastAsia="zh-CN"/>
        </w:rPr>
        <w:t xml:space="preserve">The Source </w:t>
      </w:r>
      <w:r w:rsidRPr="00C95330">
        <w:t>UE</w:t>
      </w:r>
      <w:r>
        <w:rPr>
          <w:rFonts w:hint="eastAsia"/>
          <w:lang w:eastAsia="zh-CN"/>
        </w:rPr>
        <w:t xml:space="preserve">, Target UE and Relay UE are provisioned with U2U discovery security materials that are used to protect the U2U discovery messages. </w:t>
      </w:r>
    </w:p>
    <w:p w14:paraId="538595BF" w14:textId="77777777" w:rsidR="009A733A" w:rsidRDefault="009A733A" w:rsidP="009A733A">
      <w:pPr>
        <w:ind w:left="284" w:hanging="284"/>
        <w:rPr>
          <w:lang w:eastAsia="zh-CN"/>
        </w:rPr>
      </w:pPr>
      <w:r>
        <w:rPr>
          <w:rFonts w:hint="eastAsia"/>
          <w:lang w:eastAsia="zh-CN"/>
        </w:rPr>
        <w:t>2</w:t>
      </w:r>
      <w:r>
        <w:t>.</w:t>
      </w:r>
      <w:r>
        <w:tab/>
      </w:r>
      <w:r>
        <w:rPr>
          <w:rFonts w:hint="eastAsia"/>
          <w:lang w:eastAsia="zh-CN"/>
        </w:rPr>
        <w:t xml:space="preserve">The Source </w:t>
      </w:r>
      <w:r w:rsidRPr="00C95330">
        <w:t>UE</w:t>
      </w:r>
      <w:r>
        <w:rPr>
          <w:rFonts w:hint="eastAsia"/>
          <w:lang w:eastAsia="zh-CN"/>
        </w:rPr>
        <w:t xml:space="preserve"> generates a U2U discovery message that is protected by the security mechanism specified in KI#1. </w:t>
      </w:r>
      <w:r w:rsidRPr="00554423">
        <w:rPr>
          <w:lang w:eastAsia="zh-CN"/>
        </w:rPr>
        <w:t xml:space="preserve">The </w:t>
      </w:r>
      <w:r>
        <w:rPr>
          <w:rFonts w:hint="eastAsia"/>
          <w:lang w:eastAsia="zh-CN"/>
        </w:rPr>
        <w:t xml:space="preserve">format of the </w:t>
      </w:r>
      <w:r w:rsidRPr="00554423">
        <w:rPr>
          <w:lang w:eastAsia="zh-CN"/>
        </w:rPr>
        <w:t xml:space="preserve">U2U discovery message generated here is the same as the </w:t>
      </w:r>
      <w:r>
        <w:rPr>
          <w:rFonts w:hint="eastAsia"/>
          <w:lang w:eastAsia="zh-CN"/>
        </w:rPr>
        <w:t xml:space="preserve">normal </w:t>
      </w:r>
      <w:r w:rsidRPr="00554423">
        <w:rPr>
          <w:lang w:eastAsia="zh-CN"/>
        </w:rPr>
        <w:t>U2U discovery message.</w:t>
      </w:r>
    </w:p>
    <w:p w14:paraId="46CEAA69" w14:textId="77777777" w:rsidR="009A733A" w:rsidRDefault="009A733A" w:rsidP="009A733A">
      <w:pPr>
        <w:ind w:left="284" w:hanging="284"/>
        <w:rPr>
          <w:lang w:eastAsia="zh-CN"/>
        </w:rPr>
      </w:pPr>
      <w:r>
        <w:rPr>
          <w:rFonts w:hint="eastAsia"/>
          <w:lang w:eastAsia="zh-CN"/>
        </w:rPr>
        <w:t>3</w:t>
      </w:r>
      <w:r>
        <w:t>.</w:t>
      </w:r>
      <w:r>
        <w:tab/>
      </w:r>
      <w:r>
        <w:rPr>
          <w:rFonts w:hint="eastAsia"/>
          <w:lang w:eastAsia="zh-CN"/>
        </w:rPr>
        <w:t xml:space="preserve">The Source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Relay UE. </w:t>
      </w:r>
      <w:r>
        <w:rPr>
          <w:lang w:eastAsia="zh-CN"/>
        </w:rPr>
        <w:t>T</w:t>
      </w:r>
      <w:r>
        <w:rPr>
          <w:rFonts w:hint="eastAsia"/>
          <w:lang w:eastAsia="zh-CN"/>
        </w:rPr>
        <w:t>he U2U_Dis_Info parameter carries the U2U discovery message.</w:t>
      </w:r>
    </w:p>
    <w:p w14:paraId="016C58D0" w14:textId="77777777" w:rsidR="009A733A" w:rsidRDefault="009A733A" w:rsidP="009A733A">
      <w:pPr>
        <w:ind w:left="284" w:hanging="284"/>
        <w:rPr>
          <w:lang w:eastAsia="zh-CN"/>
        </w:rPr>
      </w:pPr>
      <w:r>
        <w:rPr>
          <w:rFonts w:hint="eastAsia"/>
          <w:lang w:eastAsia="zh-CN"/>
        </w:rPr>
        <w:t>4</w:t>
      </w:r>
      <w:r>
        <w:t>.</w:t>
      </w:r>
      <w:r>
        <w:tab/>
      </w:r>
      <w:r>
        <w:rPr>
          <w:rFonts w:hint="eastAsia"/>
          <w:lang w:eastAsia="zh-CN"/>
        </w:rPr>
        <w:t xml:space="preserve">The Relay </w:t>
      </w:r>
      <w:r w:rsidRPr="00C95330">
        <w:t>UE</w:t>
      </w:r>
      <w:r>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3497CECC" w14:textId="77777777" w:rsidR="009A733A" w:rsidRDefault="009A733A" w:rsidP="009A733A">
      <w:pPr>
        <w:ind w:left="284" w:hanging="284"/>
        <w:rPr>
          <w:lang w:eastAsia="zh-CN"/>
        </w:rPr>
      </w:pPr>
      <w:r>
        <w:rPr>
          <w:rFonts w:hint="eastAsia"/>
          <w:lang w:eastAsia="zh-CN"/>
        </w:rPr>
        <w:t>5</w:t>
      </w:r>
      <w:r>
        <w:t>.</w:t>
      </w:r>
      <w:r>
        <w:tab/>
      </w:r>
      <w:r>
        <w:rPr>
          <w:rFonts w:hint="eastAsia"/>
          <w:lang w:eastAsia="zh-CN"/>
        </w:rPr>
        <w:t xml:space="preserve">The Relay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Target UE. </w:t>
      </w:r>
      <w:r>
        <w:rPr>
          <w:lang w:eastAsia="zh-CN"/>
        </w:rPr>
        <w:t>T</w:t>
      </w:r>
      <w:r>
        <w:rPr>
          <w:rFonts w:hint="eastAsia"/>
          <w:lang w:eastAsia="zh-CN"/>
        </w:rPr>
        <w:t>he U2U_Dis_Info parameter carries the new generated U2U discovery message.</w:t>
      </w:r>
    </w:p>
    <w:p w14:paraId="3EE53A88" w14:textId="77777777" w:rsidR="009A733A" w:rsidRDefault="009A733A" w:rsidP="009A733A">
      <w:pPr>
        <w:ind w:left="284" w:hanging="284"/>
        <w:rPr>
          <w:lang w:eastAsia="zh-CN"/>
        </w:rPr>
      </w:pPr>
      <w:r>
        <w:rPr>
          <w:rFonts w:hint="eastAsia"/>
          <w:lang w:eastAsia="zh-CN"/>
        </w:rPr>
        <w:t>6</w:t>
      </w:r>
      <w:r>
        <w:t>.</w:t>
      </w:r>
      <w:r>
        <w:tab/>
      </w:r>
      <w:r>
        <w:rPr>
          <w:rFonts w:hint="eastAsia"/>
          <w:lang w:eastAsia="zh-CN"/>
        </w:rPr>
        <w:t xml:space="preserve">The Relay UE and the Target UE establish a secure connection using the security mechanism specified in clause 6.2 of </w:t>
      </w:r>
      <w:r w:rsidRPr="004E657D">
        <w:rPr>
          <w:lang w:eastAsia="zh-CN"/>
        </w:rPr>
        <w:t>TS 33.503 [6]</w:t>
      </w:r>
    </w:p>
    <w:p w14:paraId="7B035140" w14:textId="77777777" w:rsidR="009A733A" w:rsidRDefault="009A733A" w:rsidP="009A733A">
      <w:pPr>
        <w:ind w:left="284" w:hanging="284"/>
        <w:rPr>
          <w:lang w:eastAsia="zh-CN"/>
        </w:rPr>
      </w:pPr>
      <w:r>
        <w:rPr>
          <w:rFonts w:hint="eastAsia"/>
          <w:lang w:eastAsia="zh-CN"/>
        </w:rPr>
        <w:t>7</w:t>
      </w:r>
      <w:r>
        <w:t>.</w:t>
      </w:r>
      <w:r>
        <w:tab/>
      </w:r>
      <w:r>
        <w:rPr>
          <w:rFonts w:hint="eastAsia"/>
          <w:lang w:eastAsia="zh-CN"/>
        </w:rPr>
        <w:t xml:space="preserve">The Target UE </w:t>
      </w:r>
      <w:r w:rsidRPr="00F33315">
        <w:rPr>
          <w:lang w:eastAsia="zh-CN"/>
        </w:rPr>
        <w:t>replies with Direct Communication Accept message</w:t>
      </w:r>
      <w:r>
        <w:rPr>
          <w:rFonts w:hint="eastAsia"/>
          <w:lang w:eastAsia="zh-CN"/>
        </w:rPr>
        <w:t xml:space="preserve"> to complete the PC5 link establishment with the Relay UE.</w:t>
      </w:r>
    </w:p>
    <w:p w14:paraId="495104AD" w14:textId="77777777" w:rsidR="009A733A" w:rsidRDefault="009A733A" w:rsidP="009A733A">
      <w:pPr>
        <w:ind w:left="284" w:hanging="284"/>
        <w:rPr>
          <w:lang w:eastAsia="zh-CN"/>
        </w:rPr>
      </w:pPr>
      <w:r>
        <w:rPr>
          <w:rFonts w:hint="eastAsia"/>
          <w:lang w:eastAsia="zh-CN"/>
        </w:rPr>
        <w:t>8</w:t>
      </w:r>
      <w:r>
        <w:t>.</w:t>
      </w:r>
      <w:r>
        <w:tab/>
      </w:r>
      <w:r>
        <w:rPr>
          <w:rFonts w:hint="eastAsia"/>
          <w:lang w:eastAsia="zh-CN"/>
        </w:rPr>
        <w:t xml:space="preserve">The Relay UE and the Source UE establish a secure connection using the mechanism specified in clause 6.2 of </w:t>
      </w:r>
      <w:r w:rsidRPr="004E657D">
        <w:rPr>
          <w:lang w:eastAsia="zh-CN"/>
        </w:rPr>
        <w:t>TS 33.503 [6]</w:t>
      </w:r>
    </w:p>
    <w:p w14:paraId="442D476D" w14:textId="77777777" w:rsidR="009A733A" w:rsidRDefault="009A733A" w:rsidP="009A733A">
      <w:pPr>
        <w:ind w:left="284" w:hanging="284"/>
        <w:rPr>
          <w:lang w:eastAsia="zh-CN"/>
        </w:rPr>
      </w:pPr>
      <w:r>
        <w:rPr>
          <w:rFonts w:hint="eastAsia"/>
          <w:lang w:eastAsia="zh-CN"/>
        </w:rPr>
        <w:t>9</w:t>
      </w:r>
      <w:r>
        <w:t>.</w:t>
      </w:r>
      <w:r>
        <w:tab/>
      </w:r>
      <w:r>
        <w:rPr>
          <w:rFonts w:hint="eastAsia"/>
          <w:lang w:eastAsia="zh-CN"/>
        </w:rPr>
        <w:t xml:space="preserve">The Relay UE </w:t>
      </w:r>
      <w:r w:rsidRPr="00F33315">
        <w:rPr>
          <w:lang w:eastAsia="zh-CN"/>
        </w:rPr>
        <w:t>replies with Direct Communication Accept message</w:t>
      </w:r>
      <w:r>
        <w:rPr>
          <w:rFonts w:hint="eastAsia"/>
          <w:lang w:eastAsia="zh-CN"/>
        </w:rPr>
        <w:t xml:space="preserve"> to complete the PC5 link establishment with the Source UE.</w:t>
      </w:r>
    </w:p>
    <w:p w14:paraId="1819EDA0" w14:textId="77777777" w:rsidR="009A733A" w:rsidRDefault="009A733A" w:rsidP="009A733A">
      <w:pPr>
        <w:ind w:left="284" w:hanging="284"/>
        <w:rPr>
          <w:lang w:eastAsia="zh-CN"/>
        </w:rPr>
      </w:pPr>
      <w:r>
        <w:rPr>
          <w:rFonts w:hint="eastAsia"/>
          <w:lang w:eastAsia="zh-CN"/>
        </w:rPr>
        <w:t>10</w:t>
      </w:r>
      <w:r>
        <w:t>.</w:t>
      </w:r>
      <w:r>
        <w:tab/>
      </w:r>
      <w:r>
        <w:rPr>
          <w:rFonts w:hint="eastAsia"/>
          <w:lang w:eastAsia="zh-CN"/>
        </w:rPr>
        <w:t>The Source UE and the Target UE establish a secure connection using the security mechanism specified in KI#2.</w:t>
      </w:r>
    </w:p>
    <w:p w14:paraId="35BDE27A" w14:textId="77777777" w:rsidR="009A733A" w:rsidRPr="000658D9" w:rsidRDefault="009A733A" w:rsidP="009A733A">
      <w:pPr>
        <w:pStyle w:val="EditorsNote"/>
        <w:rPr>
          <w:lang w:eastAsia="zh-CN"/>
        </w:rPr>
      </w:pPr>
      <w:r>
        <w:rPr>
          <w:rFonts w:hint="eastAsia"/>
          <w:lang w:val="en-US" w:eastAsia="zh-CN"/>
        </w:rPr>
        <w:lastRenderedPageBreak/>
        <w:t>Editor</w:t>
      </w:r>
      <w:r>
        <w:rPr>
          <w:lang w:val="en-US" w:eastAsia="zh-CN"/>
        </w:rPr>
        <w:t>’</w:t>
      </w:r>
      <w:r>
        <w:rPr>
          <w:rFonts w:hint="eastAsia"/>
          <w:lang w:val="en-US" w:eastAsia="zh-CN"/>
        </w:rPr>
        <w:t xml:space="preserve">s Note: </w:t>
      </w:r>
      <w:r w:rsidRPr="00906ED0">
        <w:rPr>
          <w:lang w:val="en-US" w:eastAsia="zh-CN"/>
        </w:rPr>
        <w:t>Alignment with SA2 integrated discovery is FFS</w:t>
      </w:r>
      <w:r>
        <w:rPr>
          <w:lang w:val="en-US" w:eastAsia="zh-CN"/>
        </w:rPr>
        <w:t>.</w:t>
      </w:r>
    </w:p>
    <w:p w14:paraId="50A62382"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906ED0">
        <w:rPr>
          <w:lang w:val="en-US" w:eastAsia="zh-CN"/>
        </w:rPr>
        <w:t>Justification and content of discovery message in DCR is FFS</w:t>
      </w:r>
      <w:r>
        <w:rPr>
          <w:lang w:val="en-US" w:eastAsia="zh-CN"/>
        </w:rPr>
        <w:t>.</w:t>
      </w:r>
    </w:p>
    <w:p w14:paraId="10AD0D1E" w14:textId="5D5C1E84" w:rsidR="009A733A" w:rsidRDefault="009A733A" w:rsidP="009A733A">
      <w:pPr>
        <w:pStyle w:val="31"/>
        <w:ind w:left="0" w:firstLine="0"/>
      </w:pPr>
      <w:bookmarkStart w:id="1488" w:name="_Toc128427555"/>
      <w:bookmarkStart w:id="1489" w:name="_Toc128650593"/>
      <w:r>
        <w:t>6.</w:t>
      </w:r>
      <w:r>
        <w:rPr>
          <w:rFonts w:hint="eastAsia"/>
          <w:lang w:eastAsia="zh-CN"/>
        </w:rPr>
        <w:t>32</w:t>
      </w:r>
      <w:r>
        <w:t>.3</w:t>
      </w:r>
      <w:r>
        <w:tab/>
        <w:t>Evaluation</w:t>
      </w:r>
      <w:bookmarkEnd w:id="1488"/>
      <w:bookmarkEnd w:id="1489"/>
    </w:p>
    <w:p w14:paraId="59DCF809"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p>
    <w:p w14:paraId="0D245DB2" w14:textId="77777777" w:rsidR="009A733A" w:rsidRDefault="009A733A" w:rsidP="009A733A">
      <w:pPr>
        <w:rPr>
          <w:lang w:eastAsia="zh-CN"/>
        </w:rPr>
      </w:pPr>
      <w:r>
        <w:rPr>
          <w:rFonts w:hint="eastAsia"/>
          <w:lang w:eastAsia="zh-CN"/>
        </w:rPr>
        <w:t>This solution</w:t>
      </w:r>
      <w:r>
        <w:rPr>
          <w:lang w:eastAsia="zh-CN"/>
        </w:rPr>
        <w:t xml:space="preserve"> addresses the </w:t>
      </w:r>
      <w:r>
        <w:rPr>
          <w:rFonts w:hint="eastAsia"/>
          <w:lang w:eastAsia="zh-CN"/>
        </w:rPr>
        <w:t>first</w:t>
      </w:r>
      <w:r>
        <w:rPr>
          <w:lang w:eastAsia="zh-CN"/>
        </w:rPr>
        <w:t xml:space="preserve"> security requirement of key issue #1 and </w:t>
      </w:r>
      <w:r>
        <w:rPr>
          <w:rFonts w:hint="eastAsia"/>
          <w:lang w:eastAsia="zh-CN"/>
        </w:rPr>
        <w:t xml:space="preserve">the first security requirement of </w:t>
      </w:r>
      <w:r>
        <w:rPr>
          <w:lang w:eastAsia="zh-CN"/>
        </w:rPr>
        <w:t>Key issue #</w:t>
      </w:r>
      <w:r>
        <w:rPr>
          <w:rFonts w:hint="eastAsia"/>
          <w:lang w:eastAsia="zh-CN"/>
        </w:rPr>
        <w:t xml:space="preserve">2 in the scenario where the </w:t>
      </w:r>
      <w:r w:rsidRPr="001E3BDF">
        <w:rPr>
          <w:lang w:eastAsia="zh-CN"/>
        </w:rPr>
        <w:t xml:space="preserve">discovery </w:t>
      </w:r>
      <w:r>
        <w:rPr>
          <w:rFonts w:hint="eastAsia"/>
          <w:lang w:eastAsia="zh-CN"/>
        </w:rPr>
        <w:t xml:space="preserve">is </w:t>
      </w:r>
      <w:r w:rsidRPr="001E3BDF">
        <w:rPr>
          <w:lang w:eastAsia="zh-CN"/>
        </w:rPr>
        <w:t>integrated into PC5 link establishment procedure</w:t>
      </w:r>
      <w:r>
        <w:rPr>
          <w:rFonts w:hint="eastAsia"/>
          <w:lang w:eastAsia="zh-CN"/>
        </w:rPr>
        <w:t>.</w:t>
      </w:r>
    </w:p>
    <w:p w14:paraId="472B22C5" w14:textId="77777777" w:rsidR="009A733A" w:rsidRDefault="009A733A" w:rsidP="009A733A">
      <w:pPr>
        <w:rPr>
          <w:lang w:eastAsia="zh-CN"/>
        </w:rPr>
      </w:pPr>
      <w:r>
        <w:rPr>
          <w:lang w:eastAsia="zh-CN"/>
        </w:rPr>
        <w:t>T</w:t>
      </w:r>
      <w:r>
        <w:rPr>
          <w:rFonts w:hint="eastAsia"/>
          <w:lang w:eastAsia="zh-CN"/>
        </w:rPr>
        <w:t xml:space="preserve">his </w:t>
      </w:r>
      <w:r>
        <w:rPr>
          <w:lang w:eastAsia="zh-CN"/>
        </w:rPr>
        <w:t>solution</w:t>
      </w:r>
      <w:r>
        <w:rPr>
          <w:rFonts w:hint="eastAsia"/>
          <w:lang w:eastAsia="zh-CN"/>
        </w:rPr>
        <w:t xml:space="preserve"> realizes the discovery security through e</w:t>
      </w:r>
      <w:r>
        <w:rPr>
          <w:lang w:eastAsia="zh-CN"/>
        </w:rPr>
        <w:t>xtend</w:t>
      </w:r>
      <w:r>
        <w:rPr>
          <w:rFonts w:hint="eastAsia"/>
          <w:lang w:eastAsia="zh-CN"/>
        </w:rPr>
        <w:t>ing</w:t>
      </w:r>
      <w:r>
        <w:rPr>
          <w:lang w:eastAsia="zh-CN"/>
        </w:rPr>
        <w:t xml:space="preserve"> the Direct Communication Request (DCR) by adding a new parameter to carry the U2U discovery message.</w:t>
      </w:r>
      <w:r>
        <w:rPr>
          <w:rFonts w:hint="eastAsia"/>
          <w:lang w:eastAsia="zh-CN"/>
        </w:rPr>
        <w:t xml:space="preserve"> </w:t>
      </w:r>
      <w:r>
        <w:rPr>
          <w:lang w:eastAsia="zh-CN"/>
        </w:rPr>
        <w:t xml:space="preserve">The </w:t>
      </w:r>
      <w:r>
        <w:rPr>
          <w:rFonts w:hint="eastAsia"/>
          <w:lang w:eastAsia="zh-CN"/>
        </w:rPr>
        <w:t xml:space="preserve">format of the </w:t>
      </w:r>
      <w:r>
        <w:rPr>
          <w:lang w:eastAsia="zh-CN"/>
        </w:rPr>
        <w:t xml:space="preserve">U2U discovery message put into the DCR is the same as the </w:t>
      </w:r>
      <w:r>
        <w:rPr>
          <w:rFonts w:hint="eastAsia"/>
          <w:lang w:eastAsia="zh-CN"/>
        </w:rPr>
        <w:t xml:space="preserve">normal </w:t>
      </w:r>
      <w:r>
        <w:rPr>
          <w:lang w:eastAsia="zh-CN"/>
        </w:rPr>
        <w:t>U2U discovery message.</w:t>
      </w:r>
    </w:p>
    <w:p w14:paraId="5CE1C6BE" w14:textId="77777777" w:rsidR="009A733A" w:rsidRDefault="009A733A" w:rsidP="009A733A">
      <w:pPr>
        <w:rPr>
          <w:lang w:eastAsia="zh-CN"/>
        </w:rPr>
      </w:pPr>
      <w:r w:rsidRPr="001E3BDF">
        <w:rPr>
          <w:lang w:eastAsia="zh-CN"/>
        </w:rPr>
        <w:t xml:space="preserve">The solution does </w:t>
      </w:r>
      <w:r>
        <w:rPr>
          <w:rFonts w:hint="eastAsia"/>
          <w:lang w:eastAsia="zh-CN"/>
        </w:rPr>
        <w:t xml:space="preserve">not </w:t>
      </w:r>
      <w:r w:rsidRPr="001E3BDF">
        <w:rPr>
          <w:lang w:eastAsia="zh-CN"/>
        </w:rPr>
        <w:t xml:space="preserve">address the </w:t>
      </w:r>
      <w:r>
        <w:rPr>
          <w:rFonts w:hint="eastAsia"/>
          <w:lang w:eastAsia="zh-CN"/>
        </w:rPr>
        <w:t>E</w:t>
      </w:r>
      <w:r w:rsidRPr="001E3BDF">
        <w:rPr>
          <w:lang w:eastAsia="zh-CN"/>
        </w:rPr>
        <w:t>nd-to-</w:t>
      </w:r>
      <w:r>
        <w:rPr>
          <w:rFonts w:hint="eastAsia"/>
          <w:lang w:eastAsia="zh-CN"/>
        </w:rPr>
        <w:t>E</w:t>
      </w:r>
      <w:r w:rsidRPr="001E3BDF">
        <w:rPr>
          <w:lang w:eastAsia="zh-CN"/>
        </w:rPr>
        <w:t xml:space="preserve">nd security requirement between the </w:t>
      </w:r>
      <w:r>
        <w:rPr>
          <w:rFonts w:hint="eastAsia"/>
          <w:lang w:eastAsia="zh-CN"/>
        </w:rPr>
        <w:t>S</w:t>
      </w:r>
      <w:r w:rsidRPr="001E3BDF">
        <w:rPr>
          <w:lang w:eastAsia="zh-CN"/>
        </w:rPr>
        <w:t xml:space="preserve">ource UE and the </w:t>
      </w:r>
      <w:r>
        <w:rPr>
          <w:rFonts w:hint="eastAsia"/>
          <w:lang w:eastAsia="zh-CN"/>
        </w:rPr>
        <w:t>T</w:t>
      </w:r>
      <w:r w:rsidRPr="001E3BDF">
        <w:rPr>
          <w:lang w:eastAsia="zh-CN"/>
        </w:rPr>
        <w:t>arget UE.</w:t>
      </w:r>
    </w:p>
    <w:p w14:paraId="117E5570" w14:textId="41BE3679" w:rsidR="009A733A" w:rsidRPr="00E5600B" w:rsidRDefault="009A733A" w:rsidP="009A733A">
      <w:pPr>
        <w:pStyle w:val="21"/>
        <w:rPr>
          <w:lang w:eastAsia="ko-KR"/>
        </w:rPr>
      </w:pPr>
      <w:bookmarkStart w:id="1490" w:name="_Toc128427556"/>
      <w:bookmarkStart w:id="1491" w:name="_Toc128650594"/>
      <w:bookmarkStart w:id="1492" w:name="_GoBack"/>
      <w:bookmarkEnd w:id="1492"/>
      <w:r w:rsidRPr="00E5600B">
        <w:rPr>
          <w:rFonts w:hint="eastAsia"/>
          <w:lang w:eastAsia="ko-KR"/>
        </w:rPr>
        <w:t>6.</w:t>
      </w:r>
      <w:r>
        <w:rPr>
          <w:rFonts w:hint="eastAsia"/>
          <w:lang w:eastAsia="zh-CN"/>
        </w:rPr>
        <w:t>33</w:t>
      </w:r>
      <w:r w:rsidRPr="00E5600B">
        <w:rPr>
          <w:lang w:eastAsia="ko-KR"/>
        </w:rPr>
        <w:tab/>
      </w:r>
      <w:r w:rsidRPr="00E5600B">
        <w:rPr>
          <w:lang w:eastAsia="ko-KR"/>
        </w:rPr>
        <w:tab/>
        <w:t>Solution #</w:t>
      </w:r>
      <w:r>
        <w:rPr>
          <w:rFonts w:hint="eastAsia"/>
          <w:lang w:eastAsia="zh-CN"/>
        </w:rPr>
        <w:t>33</w:t>
      </w:r>
      <w:r w:rsidRPr="00E5600B">
        <w:rPr>
          <w:lang w:eastAsia="ko-KR"/>
        </w:rPr>
        <w:t xml:space="preserve">: </w:t>
      </w:r>
      <w:r>
        <w:rPr>
          <w:lang w:eastAsia="ko-KR"/>
        </w:rPr>
        <w:t>Security policy negotiation for UE-to-UE Relay Communication</w:t>
      </w:r>
      <w:bookmarkEnd w:id="1490"/>
      <w:bookmarkEnd w:id="1491"/>
    </w:p>
    <w:p w14:paraId="36A056CC" w14:textId="5C17C9A8" w:rsidR="009A733A" w:rsidRPr="00E5600B" w:rsidRDefault="009A733A" w:rsidP="009A733A">
      <w:pPr>
        <w:pStyle w:val="31"/>
        <w:rPr>
          <w:lang w:eastAsia="ko-KR"/>
        </w:rPr>
      </w:pPr>
      <w:bookmarkStart w:id="1493" w:name="_Toc128427557"/>
      <w:bookmarkStart w:id="1494" w:name="_Toc128650595"/>
      <w:r w:rsidRPr="00E5600B">
        <w:rPr>
          <w:rFonts w:hint="eastAsia"/>
          <w:lang w:eastAsia="ko-KR"/>
        </w:rPr>
        <w:t>6.</w:t>
      </w:r>
      <w:r>
        <w:rPr>
          <w:rFonts w:hint="eastAsia"/>
          <w:lang w:eastAsia="zh-CN"/>
        </w:rPr>
        <w:t>33</w:t>
      </w:r>
      <w:r w:rsidRPr="00E5600B">
        <w:rPr>
          <w:rFonts w:hint="eastAsia"/>
          <w:lang w:eastAsia="ko-KR"/>
        </w:rPr>
        <w:t>.1</w:t>
      </w:r>
      <w:r w:rsidRPr="00E5600B">
        <w:rPr>
          <w:lang w:eastAsia="ko-KR"/>
        </w:rPr>
        <w:tab/>
      </w:r>
      <w:r w:rsidRPr="00E5600B">
        <w:rPr>
          <w:lang w:eastAsia="ko-KR"/>
        </w:rPr>
        <w:tab/>
        <w:t>Introduction</w:t>
      </w:r>
      <w:bookmarkEnd w:id="1493"/>
      <w:bookmarkEnd w:id="1494"/>
    </w:p>
    <w:p w14:paraId="402E90EC" w14:textId="77777777" w:rsidR="009A733A" w:rsidRDefault="009A733A" w:rsidP="009A733A">
      <w:pPr>
        <w:rPr>
          <w:rFonts w:eastAsia="Malgun Gothic"/>
          <w:lang w:eastAsia="ko-KR"/>
        </w:rPr>
      </w:pPr>
      <w:r w:rsidRPr="003C25A3">
        <w:rPr>
          <w:rFonts w:eastAsia="Malgun Gothic"/>
          <w:lang w:eastAsia="ko-KR"/>
        </w:rPr>
        <w:t>Thi</w:t>
      </w:r>
      <w:r>
        <w:rPr>
          <w:rFonts w:eastAsia="Malgun Gothic"/>
          <w:lang w:eastAsia="ko-KR"/>
        </w:rPr>
        <w:t>s solution addresses Key Issue</w:t>
      </w:r>
      <w:r w:rsidRPr="003C25A3">
        <w:rPr>
          <w:rFonts w:eastAsia="Malgun Gothic"/>
          <w:lang w:eastAsia="ko-KR"/>
        </w:rPr>
        <w:t xml:space="preserve"> #5. </w:t>
      </w:r>
      <w:r>
        <w:rPr>
          <w:rFonts w:eastAsia="Malgun Gothic"/>
          <w:lang w:eastAsia="ko-KR"/>
        </w:rPr>
        <w:t>The Source UE, Target UE and UE-to-UE</w:t>
      </w:r>
      <w:r w:rsidRPr="003C25A3">
        <w:rPr>
          <w:rFonts w:eastAsia="Malgun Gothic"/>
          <w:lang w:eastAsia="ko-KR"/>
        </w:rPr>
        <w:t xml:space="preserve"> Relay </w:t>
      </w:r>
      <w:r>
        <w:rPr>
          <w:rFonts w:eastAsia="Malgun Gothic"/>
          <w:lang w:eastAsia="ko-KR"/>
        </w:rPr>
        <w:t>are provisioned with the hop-by-hop and end-to-end security policies for 5G ProSe UE-to-UE Relay Communication.</w:t>
      </w:r>
    </w:p>
    <w:p w14:paraId="557A8C25" w14:textId="77777777" w:rsidR="009A733A" w:rsidRDefault="009A733A" w:rsidP="009A733A">
      <w:pPr>
        <w:rPr>
          <w:rFonts w:eastAsia="Malgun Gothic"/>
          <w:lang w:eastAsia="ko-KR"/>
        </w:rPr>
      </w:pPr>
      <w:r>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33.536 [2].</w:t>
      </w:r>
    </w:p>
    <w:p w14:paraId="595F3C2F"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Whether negotiation is needed is FFS.</w:t>
      </w:r>
    </w:p>
    <w:p w14:paraId="3594C1A0" w14:textId="319195B5" w:rsidR="009A733A" w:rsidRPr="00E5600B" w:rsidRDefault="009A733A" w:rsidP="009A733A">
      <w:pPr>
        <w:pStyle w:val="31"/>
        <w:rPr>
          <w:lang w:eastAsia="ko-KR"/>
        </w:rPr>
      </w:pPr>
      <w:bookmarkStart w:id="1495" w:name="_Toc128427558"/>
      <w:bookmarkStart w:id="1496" w:name="_Toc128650596"/>
      <w:r w:rsidRPr="00E5600B">
        <w:rPr>
          <w:rFonts w:hint="eastAsia"/>
          <w:lang w:eastAsia="ko-KR"/>
        </w:rPr>
        <w:t>6.</w:t>
      </w:r>
      <w:r>
        <w:rPr>
          <w:rFonts w:hint="eastAsia"/>
          <w:lang w:eastAsia="zh-CN"/>
        </w:rPr>
        <w:t>33</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495"/>
      <w:bookmarkEnd w:id="1496"/>
    </w:p>
    <w:p w14:paraId="26D4D5D8" w14:textId="30865BD5" w:rsidR="009A733A" w:rsidRPr="00E5600B" w:rsidRDefault="009A733A" w:rsidP="009A733A">
      <w:pPr>
        <w:rPr>
          <w:rFonts w:eastAsia="Malgun Gothic"/>
          <w:lang w:eastAsia="ko-KR"/>
        </w:rPr>
      </w:pPr>
      <w:r w:rsidRPr="00E5600B">
        <w:rPr>
          <w:rFonts w:eastAsia="Malgun Gothic"/>
          <w:lang w:eastAsia="ko-KR"/>
        </w:rPr>
        <w:t>Figure 6.</w:t>
      </w:r>
      <w:r w:rsidRPr="00C6110C">
        <w:rPr>
          <w:rFonts w:eastAsia="等线" w:hint="eastAsia"/>
          <w:lang w:eastAsia="zh-CN"/>
        </w:rPr>
        <w:t>33</w:t>
      </w:r>
      <w:r>
        <w:rPr>
          <w:rFonts w:eastAsia="Malgun Gothic"/>
          <w:lang w:eastAsia="ko-KR"/>
        </w:rPr>
        <w:t>.2</w:t>
      </w:r>
      <w:r w:rsidRPr="00E5600B">
        <w:rPr>
          <w:rFonts w:eastAsia="Malgun Gothic"/>
          <w:lang w:eastAsia="ko-KR"/>
        </w:rPr>
        <w:t xml:space="preserve">-1 illustrates the </w:t>
      </w:r>
      <w:r>
        <w:rPr>
          <w:rFonts w:eastAsia="Malgun Gothic"/>
          <w:lang w:eastAsia="ko-KR"/>
        </w:rPr>
        <w:t xml:space="preserve">hop-by-hop and </w:t>
      </w:r>
      <w:r w:rsidRPr="00E5600B">
        <w:rPr>
          <w:rFonts w:eastAsia="Malgun Gothic"/>
          <w:lang w:eastAsia="ko-KR"/>
        </w:rPr>
        <w:t>end-to-end security</w:t>
      </w:r>
      <w:r>
        <w:rPr>
          <w:rFonts w:eastAsia="Malgun Gothic"/>
          <w:lang w:eastAsia="ko-KR"/>
        </w:rPr>
        <w:t xml:space="preserve"> policy negotitation procedure </w:t>
      </w:r>
      <w:r w:rsidRPr="00E5600B">
        <w:rPr>
          <w:rFonts w:eastAsia="Malgun Gothic"/>
          <w:lang w:eastAsia="ko-KR"/>
        </w:rPr>
        <w:t>between the Source UE</w:t>
      </w:r>
      <w:r>
        <w:rPr>
          <w:rFonts w:eastAsia="Malgun Gothic"/>
          <w:lang w:eastAsia="ko-KR"/>
        </w:rPr>
        <w:t>, Target UE, and UE-to-UE</w:t>
      </w:r>
      <w:r w:rsidRPr="00E5600B">
        <w:rPr>
          <w:rFonts w:eastAsia="Malgun Gothic"/>
          <w:lang w:eastAsia="ko-KR"/>
        </w:rPr>
        <w:t xml:space="preserve"> </w:t>
      </w:r>
      <w:r>
        <w:rPr>
          <w:rFonts w:eastAsia="Malgun Gothic"/>
          <w:lang w:eastAsia="ko-KR"/>
        </w:rPr>
        <w:t>Relay</w:t>
      </w:r>
      <w:r w:rsidRPr="00E5600B">
        <w:rPr>
          <w:rFonts w:eastAsia="Malgun Gothic"/>
          <w:lang w:eastAsia="ko-KR"/>
        </w:rPr>
        <w:t>.</w:t>
      </w:r>
    </w:p>
    <w:p w14:paraId="4E1C7438" w14:textId="77777777" w:rsidR="009A733A" w:rsidRPr="00E5600B" w:rsidRDefault="009A733A" w:rsidP="009A733A">
      <w:pPr>
        <w:jc w:val="center"/>
        <w:rPr>
          <w:rFonts w:eastAsia="Malgun Gothic"/>
          <w:lang w:eastAsia="ko-KR"/>
        </w:rPr>
      </w:pPr>
      <w:r>
        <w:object w:dxaOrig="10545" w:dyaOrig="12571" w14:anchorId="06D416E0">
          <v:shape id="_x0000_i1063" type="#_x0000_t75" style="width:423.95pt;height:504.6pt" o:ole="">
            <v:imagedata r:id="rId82" o:title=""/>
          </v:shape>
          <o:OLEObject Type="Embed" ProgID="Visio.Drawing.15" ShapeID="_x0000_i1063" DrawAspect="Content" ObjectID="_1739263168" r:id="rId83"/>
        </w:object>
      </w:r>
    </w:p>
    <w:p w14:paraId="34A35D63" w14:textId="481DB5CC" w:rsidR="009A733A" w:rsidRDefault="009A733A" w:rsidP="009A733A">
      <w:pPr>
        <w:jc w:val="center"/>
        <w:rPr>
          <w:rFonts w:eastAsia="Malgun Gothic"/>
          <w:lang w:eastAsia="ko-KR"/>
        </w:rPr>
      </w:pPr>
      <w:r w:rsidRPr="00E5600B">
        <w:rPr>
          <w:rFonts w:eastAsia="Malgun Gothic"/>
          <w:lang w:eastAsia="ko-KR"/>
        </w:rPr>
        <w:t>Figure 6.</w:t>
      </w:r>
      <w:r w:rsidRPr="00C6110C">
        <w:rPr>
          <w:rFonts w:eastAsia="等线" w:hint="eastAsia"/>
          <w:lang w:eastAsia="zh-CN"/>
        </w:rPr>
        <w:t>33</w:t>
      </w:r>
      <w:r w:rsidRPr="00E5600B">
        <w:rPr>
          <w:rFonts w:eastAsia="Malgun Gothic"/>
          <w:lang w:eastAsia="ko-KR"/>
        </w:rPr>
        <w:t xml:space="preserve">.2-1: </w:t>
      </w:r>
      <w:r>
        <w:rPr>
          <w:rFonts w:eastAsia="Malgun Gothic"/>
          <w:lang w:eastAsia="ko-KR"/>
        </w:rPr>
        <w:t>Hop-by-hop and end-to-end security policy negotiation procedure for UE-to-UE Relay Communication</w:t>
      </w:r>
    </w:p>
    <w:p w14:paraId="7A427F05" w14:textId="77777777" w:rsidR="009A733A" w:rsidRPr="00CC2A3D" w:rsidRDefault="009A733A" w:rsidP="009A733A">
      <w:pPr>
        <w:numPr>
          <w:ilvl w:val="0"/>
          <w:numId w:val="40"/>
        </w:numPr>
      </w:pPr>
      <w:r>
        <w:rPr>
          <w:rFonts w:eastAsia="Malgun Gothic"/>
          <w:lang w:eastAsia="ko-KR"/>
        </w:rPr>
        <w:t xml:space="preserve"> </w:t>
      </w:r>
      <w:r w:rsidRPr="003C25A3">
        <w:rPr>
          <w:rFonts w:eastAsia="Malgun Gothic"/>
          <w:lang w:eastAsia="ko-KR"/>
        </w:rPr>
        <w:t xml:space="preserve">The Source UE, Target UE, and UE-to-UE Relay shall </w:t>
      </w:r>
      <w:r>
        <w:rPr>
          <w:rFonts w:eastAsia="Malgun Gothic"/>
          <w:lang w:eastAsia="ko-KR"/>
        </w:rPr>
        <w:t xml:space="preserve">respectively </w:t>
      </w:r>
      <w:r w:rsidRPr="003C25A3">
        <w:rPr>
          <w:rFonts w:eastAsia="Malgun Gothic"/>
          <w:lang w:eastAsia="ko-KR"/>
        </w:rPr>
        <w:t>be provisioned with the</w:t>
      </w:r>
      <w:r>
        <w:rPr>
          <w:rFonts w:eastAsia="Malgun Gothic"/>
          <w:lang w:eastAsia="ko-KR"/>
        </w:rPr>
        <w:t xml:space="preserve"> hop-by-hop and end-to-end</w:t>
      </w:r>
      <w:r w:rsidRPr="003C25A3">
        <w:rPr>
          <w:rFonts w:eastAsia="Malgun Gothic"/>
          <w:lang w:eastAsia="ko-KR"/>
        </w:rPr>
        <w:t xml:space="preserve"> security </w:t>
      </w:r>
      <w:r>
        <w:rPr>
          <w:rFonts w:eastAsia="Malgun Gothic"/>
          <w:lang w:eastAsia="ko-KR"/>
        </w:rPr>
        <w:t>policies per UE-to-UE Relay service (i.e., RSC: Relay Service Code) by the PCF during the service authorization and provisioning procedure as defined in TS 23.304 [3].</w:t>
      </w:r>
    </w:p>
    <w:p w14:paraId="640FDDC6" w14:textId="77777777" w:rsidR="009A733A" w:rsidRPr="00C97F0B" w:rsidRDefault="009A733A" w:rsidP="009A733A">
      <w:pPr>
        <w:pStyle w:val="NO"/>
      </w:pPr>
      <w:r>
        <w:rPr>
          <w:lang w:eastAsia="ko-KR"/>
        </w:rPr>
        <w:t>NOTE 1</w:t>
      </w:r>
      <w:r w:rsidRPr="00E5600B">
        <w:rPr>
          <w:lang w:eastAsia="ko-KR"/>
        </w:rPr>
        <w:t xml:space="preserve">: </w:t>
      </w:r>
      <w:r w:rsidRPr="00CC2A3D">
        <w:rPr>
          <w:lang w:eastAsia="ko-KR"/>
        </w:rPr>
        <w:t xml:space="preserve">The Source UE, Target UE, and UE-to-UE Relay may get the security policies in </w:t>
      </w:r>
      <w:r>
        <w:rPr>
          <w:lang w:eastAsia="ko-KR"/>
        </w:rPr>
        <w:t xml:space="preserve">a </w:t>
      </w:r>
      <w:r w:rsidRPr="00CC2A3D">
        <w:rPr>
          <w:lang w:eastAsia="ko-KR"/>
        </w:rPr>
        <w:t xml:space="preserve">different way (e.g. from PKMF, </w:t>
      </w:r>
      <w:r>
        <w:rPr>
          <w:lang w:eastAsia="ko-KR"/>
        </w:rPr>
        <w:t xml:space="preserve">from DDNMF, </w:t>
      </w:r>
      <w:r w:rsidRPr="00CC2A3D">
        <w:rPr>
          <w:lang w:eastAsia="ko-KR"/>
        </w:rPr>
        <w:t xml:space="preserve">from ProSe Application Server, or based on </w:t>
      </w:r>
      <w:r>
        <w:rPr>
          <w:lang w:eastAsia="ko-KR"/>
        </w:rPr>
        <w:t>operator</w:t>
      </w:r>
      <w:r w:rsidRPr="00CC2A3D">
        <w:rPr>
          <w:lang w:eastAsia="ko-KR"/>
        </w:rPr>
        <w:t xml:space="preserve"> configuration).</w:t>
      </w:r>
    </w:p>
    <w:p w14:paraId="4FBBD19E" w14:textId="77777777" w:rsidR="009A733A" w:rsidRDefault="009A733A" w:rsidP="009A733A">
      <w:pPr>
        <w:ind w:left="360"/>
        <w:rPr>
          <w:rFonts w:eastAsia="Malgun Gothic"/>
          <w:lang w:eastAsia="ko-KR"/>
        </w:rPr>
      </w:pPr>
      <w:r>
        <w:rPr>
          <w:rFonts w:eastAsia="Malgun Gothic" w:hint="eastAsia"/>
          <w:lang w:eastAsia="ko-KR"/>
        </w:rPr>
        <w:t xml:space="preserve">The </w:t>
      </w:r>
      <w:r>
        <w:rPr>
          <w:rFonts w:eastAsia="Malgun Gothic"/>
          <w:lang w:eastAsia="ko-KR"/>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3656852" w14:textId="77777777" w:rsidR="009A733A" w:rsidRPr="00CC2A3D" w:rsidRDefault="009A733A" w:rsidP="009A733A">
      <w:pPr>
        <w:ind w:left="360"/>
      </w:pPr>
      <w:r>
        <w:rPr>
          <w:rFonts w:eastAsia="Malgun Gothic" w:hint="eastAsia"/>
          <w:lang w:eastAsia="ko-KR"/>
        </w:rPr>
        <w:t xml:space="preserve">The </w:t>
      </w:r>
      <w:r>
        <w:rPr>
          <w:rFonts w:eastAsia="Malgun Gothic"/>
          <w:lang w:eastAsia="ko-KR"/>
        </w:rPr>
        <w:t>end-to-end security policies indicate whether the signalling integrity protection, signalling confidentiality protection, user plane integrity protection, and user plane confidentiality protection for the end-to-end link are required, preferred, or not needed.</w:t>
      </w:r>
    </w:p>
    <w:p w14:paraId="14600E66" w14:textId="77777777" w:rsidR="009A733A" w:rsidRPr="00C97F0B" w:rsidRDefault="009A733A" w:rsidP="009A733A">
      <w:pPr>
        <w:pStyle w:val="NO"/>
      </w:pPr>
      <w:r>
        <w:rPr>
          <w:lang w:eastAsia="ko-KR"/>
        </w:rPr>
        <w:lastRenderedPageBreak/>
        <w:t>NOTE 2</w:t>
      </w:r>
      <w:r w:rsidRPr="00E5600B">
        <w:rPr>
          <w:lang w:eastAsia="ko-KR"/>
        </w:rPr>
        <w:t>:</w:t>
      </w:r>
      <w:r>
        <w:rPr>
          <w:lang w:eastAsia="ko-KR"/>
        </w:rPr>
        <w:t xml:space="preserve"> The security policies can be configured based on UE-to-UE Relay service, UE resource constraints, operator policy, etc.</w:t>
      </w:r>
    </w:p>
    <w:p w14:paraId="4415153A" w14:textId="77777777" w:rsidR="009A733A" w:rsidRPr="00883127" w:rsidRDefault="009A733A" w:rsidP="007353B5">
      <w:pPr>
        <w:numPr>
          <w:ilvl w:val="0"/>
          <w:numId w:val="40"/>
        </w:numPr>
        <w:rPr>
          <w:lang w:eastAsia="ko-KR"/>
        </w:rPr>
      </w:pPr>
      <w:r w:rsidRPr="00F83F4F">
        <w:rPr>
          <w:rFonts w:eastAsia="Malgun Gothic"/>
          <w:lang w:eastAsia="ko-KR"/>
        </w:rPr>
        <w:t xml:space="preserve"> The discovery procedure may be performed between the Source UE, Target UE, and UE-to-UE Relay using Model A or Model B mode as specified in TS 23.304 [</w:t>
      </w:r>
      <w:r>
        <w:rPr>
          <w:rFonts w:eastAsia="Malgun Gothic"/>
          <w:lang w:eastAsia="ko-KR"/>
        </w:rPr>
        <w:t>3</w:t>
      </w:r>
      <w:r w:rsidRPr="00F83F4F">
        <w:rPr>
          <w:rFonts w:eastAsia="Malgun Gothic"/>
          <w:lang w:eastAsia="ko-KR"/>
        </w:rPr>
        <w:t xml:space="preserve">]. If discovery integrated into PC5 unicast link establishment procedure concluded by SA2 in </w:t>
      </w:r>
      <w:r w:rsidRPr="00E5600B">
        <w:rPr>
          <w:lang w:eastAsia="ko-KR"/>
        </w:rPr>
        <w:t>TR 23.7</w:t>
      </w:r>
      <w:r>
        <w:rPr>
          <w:lang w:eastAsia="ko-KR"/>
        </w:rPr>
        <w:t>00-33 [4]</w:t>
      </w:r>
      <w:r w:rsidRPr="00F83F4F">
        <w:rPr>
          <w:rFonts w:eastAsia="Malgun Gothic"/>
          <w:lang w:eastAsia="ko-KR"/>
        </w:rPr>
        <w:t xml:space="preserve"> is to be performed in the following steps, this step is skipped.</w:t>
      </w:r>
    </w:p>
    <w:p w14:paraId="77DC386B" w14:textId="77777777" w:rsidR="009A733A" w:rsidRPr="006E0193" w:rsidRDefault="009A733A" w:rsidP="007353B5">
      <w:pPr>
        <w:numPr>
          <w:ilvl w:val="0"/>
          <w:numId w:val="40"/>
        </w:numPr>
        <w:rPr>
          <w:lang w:eastAsia="ko-KR"/>
        </w:rPr>
      </w:pPr>
      <w:r w:rsidRPr="00127572">
        <w:rPr>
          <w:rFonts w:eastAsia="Malgun Gothic" w:hint="eastAsia"/>
          <w:lang w:eastAsia="ko-KR"/>
        </w:rPr>
        <w:t xml:space="preserve"> The </w:t>
      </w:r>
      <w:r w:rsidRPr="00127572">
        <w:rPr>
          <w:rFonts w:eastAsia="Malgun Gothic"/>
          <w:lang w:eastAsia="ko-KR"/>
        </w:rPr>
        <w:t>Source UE sends the UE-to-UE Relay a Direct Communication Request message. The message includes the RSC, Source UE’s hop-by-hop security policies, Source UE’s end-to-end security policies, and Source UE’s security capabilities (the list of supported algorithms).</w:t>
      </w:r>
    </w:p>
    <w:p w14:paraId="566D65B8"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Whether to include end-to-end security policies in DCR message to/from the Relay UE is FFS.</w:t>
      </w:r>
    </w:p>
    <w:p w14:paraId="3DE41FA2" w14:textId="77777777" w:rsidR="009A733A" w:rsidRPr="006F70AC" w:rsidRDefault="009A733A" w:rsidP="009A733A">
      <w:pPr>
        <w:pStyle w:val="EditorsNote"/>
        <w:rPr>
          <w:rFonts w:eastAsia="Malgun Gothic"/>
          <w:lang w:eastAsia="ko-KR"/>
        </w:rPr>
      </w:pPr>
      <w:r w:rsidRPr="006F70AC">
        <w:rPr>
          <w:rFonts w:eastAsia="Malgun Gothic"/>
          <w:lang w:eastAsia="ko-KR"/>
        </w:rPr>
        <w:t>Editor’s Note: Whether this solution aligns with SA2 is FFS.</w:t>
      </w:r>
    </w:p>
    <w:p w14:paraId="739E50E1" w14:textId="77777777" w:rsidR="009A733A" w:rsidRDefault="009A733A" w:rsidP="009A733A">
      <w:pPr>
        <w:ind w:left="400" w:hangingChars="200" w:hanging="400"/>
        <w:rPr>
          <w:rFonts w:eastAsia="Malgun Gothic"/>
          <w:lang w:eastAsia="ko-KR"/>
        </w:rPr>
      </w:pPr>
      <w:r>
        <w:rPr>
          <w:rFonts w:eastAsia="Malgun Gothic"/>
          <w:lang w:eastAsia="ko-KR"/>
        </w:rPr>
        <w:t>3-5. The hop-by-hop security establishment between the Source UE and the UE-to-UE Relay including security policy negotiation and protection of messages follows the unicast security mechanism defined in TS 33.536 [2], using the hop-by-hop security policies.</w:t>
      </w:r>
    </w:p>
    <w:p w14:paraId="1B91CF70" w14:textId="77777777" w:rsidR="009A733A" w:rsidRDefault="009A733A" w:rsidP="009A733A">
      <w:pPr>
        <w:numPr>
          <w:ilvl w:val="0"/>
          <w:numId w:val="38"/>
        </w:numPr>
        <w:rPr>
          <w:rFonts w:eastAsia="Malgun Gothic"/>
          <w:lang w:eastAsia="ko-KR"/>
        </w:rPr>
      </w:pPr>
      <w:r>
        <w:rPr>
          <w:rFonts w:eastAsia="Malgun Gothic"/>
          <w:lang w:eastAsia="ko-KR"/>
        </w:rPr>
        <w:t xml:space="preserve"> The UE-to-UE Relay sends the Target UE a Direct Communication Request message. The message includes the RSC, UE-to-UE Relay’s hop-by-hop security policies, UE-to-UE Relay’s security capabilities, Source UE’s end-to-end security policies, and Source UE’s security capabilities.</w:t>
      </w:r>
    </w:p>
    <w:p w14:paraId="43CFAD5D" w14:textId="77777777" w:rsidR="009A733A" w:rsidRPr="00E4193A" w:rsidRDefault="009A733A" w:rsidP="009A733A">
      <w:pPr>
        <w:ind w:left="400" w:hangingChars="200" w:hanging="400"/>
        <w:rPr>
          <w:lang w:eastAsia="ko-KR"/>
        </w:rPr>
      </w:pPr>
      <w:r>
        <w:rPr>
          <w:rFonts w:eastAsia="Malgun Gothic"/>
          <w:lang w:eastAsia="ko-KR"/>
        </w:rPr>
        <w:t>7-9. The hop-by-hop security establishment between the UE-to-UE Relay and the Target UE including security policy negotiation and protection of messages follows the unicast security mechanism defined in TS 33.536 [2], using the hop-by-hop security policies.</w:t>
      </w:r>
    </w:p>
    <w:p w14:paraId="113AB309" w14:textId="77777777" w:rsidR="009A733A" w:rsidRPr="00F709B3" w:rsidRDefault="009A733A" w:rsidP="009A733A">
      <w:pPr>
        <w:numPr>
          <w:ilvl w:val="0"/>
          <w:numId w:val="37"/>
        </w:numPr>
        <w:rPr>
          <w:lang w:eastAsia="ko-KR"/>
        </w:rPr>
      </w:pPr>
      <w:r>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13F3297A" w14:textId="77777777" w:rsidR="009A733A" w:rsidRPr="00B80861" w:rsidRDefault="009A733A" w:rsidP="009A733A">
      <w:pPr>
        <w:numPr>
          <w:ilvl w:val="0"/>
          <w:numId w:val="37"/>
        </w:numPr>
        <w:rPr>
          <w:lang w:eastAsia="ko-KR"/>
        </w:rPr>
      </w:pPr>
      <w:r w:rsidRPr="00127572">
        <w:rPr>
          <w:rFonts w:eastAsia="Malgun Gothic" w:hint="eastAsia"/>
          <w:lang w:eastAsia="ko-KR"/>
        </w:rPr>
        <w:t xml:space="preserve"> </w:t>
      </w:r>
      <w:r>
        <w:rPr>
          <w:rFonts w:eastAsia="Malgun Gothic"/>
          <w:lang w:eastAsia="ko-KR"/>
        </w:rPr>
        <w:t>The UE-to-UE Relay may accept the Direct Communication Request and respond with the Direct Communication Accept message which indicates the activation/deactivation of user plane security protection.</w:t>
      </w:r>
    </w:p>
    <w:p w14:paraId="728AF28D" w14:textId="77777777" w:rsidR="009A733A" w:rsidRDefault="009A733A" w:rsidP="009A733A">
      <w:pPr>
        <w:ind w:left="400" w:hangingChars="200" w:hanging="400"/>
        <w:rPr>
          <w:rFonts w:eastAsia="Malgun Gothic"/>
          <w:lang w:eastAsia="ko-KR"/>
        </w:rPr>
      </w:pPr>
      <w:r>
        <w:rPr>
          <w:rFonts w:eastAsia="Malgun Gothic"/>
          <w:lang w:eastAsia="ko-KR"/>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57880521" w14:textId="77777777" w:rsidR="009A733A" w:rsidRPr="00CC54C0" w:rsidRDefault="009A733A" w:rsidP="009A733A">
      <w:pPr>
        <w:pStyle w:val="NO"/>
      </w:pPr>
      <w:r>
        <w:rPr>
          <w:lang w:eastAsia="ko-KR"/>
        </w:rPr>
        <w:t>NOTE 3</w:t>
      </w:r>
      <w:r w:rsidRPr="00E5600B">
        <w:rPr>
          <w:lang w:eastAsia="ko-KR"/>
        </w:rPr>
        <w:t>:</w:t>
      </w:r>
      <w:r>
        <w:rPr>
          <w:lang w:eastAsia="ko-KR"/>
        </w:rPr>
        <w:t xml:space="preserve"> The end-to-end security establishment procedure between the Source UE and the Target UE over the Layer-3 UE-to-UE Relay including security policy negotiation and protection of messages is implemented in the application layer, using the </w:t>
      </w:r>
      <w:r>
        <w:rPr>
          <w:rFonts w:eastAsia="Malgun Gothic"/>
          <w:lang w:eastAsia="ko-KR"/>
        </w:rPr>
        <w:t>end-to-end security policies.</w:t>
      </w:r>
    </w:p>
    <w:p w14:paraId="1839B136" w14:textId="77777777" w:rsidR="009A733A" w:rsidRPr="00C97F0B" w:rsidRDefault="009A733A" w:rsidP="009A733A">
      <w:pPr>
        <w:numPr>
          <w:ilvl w:val="0"/>
          <w:numId w:val="39"/>
        </w:numPr>
      </w:pPr>
      <w:r>
        <w:rPr>
          <w:rFonts w:eastAsia="Malgun Gothic"/>
          <w:lang w:eastAsia="ko-KR"/>
        </w:rPr>
        <w:t xml:space="preserve"> The Target UE may accept the Direct Communication Request and respond with the Direct Communication Accept message.</w:t>
      </w:r>
    </w:p>
    <w:p w14:paraId="78501F82" w14:textId="58150B21" w:rsidR="009A733A" w:rsidRDefault="009A733A" w:rsidP="009A733A">
      <w:pPr>
        <w:pStyle w:val="31"/>
        <w:rPr>
          <w:lang w:eastAsia="ko-KR"/>
        </w:rPr>
      </w:pPr>
      <w:bookmarkStart w:id="1497" w:name="_Toc128427559"/>
      <w:bookmarkStart w:id="1498" w:name="_Toc128650597"/>
      <w:r>
        <w:rPr>
          <w:rFonts w:hint="eastAsia"/>
          <w:lang w:eastAsia="ko-KR"/>
        </w:rPr>
        <w:t>6.</w:t>
      </w:r>
      <w:r w:rsidR="00B74A18">
        <w:rPr>
          <w:rFonts w:hint="eastAsia"/>
          <w:lang w:eastAsia="zh-CN"/>
        </w:rPr>
        <w:t>33</w:t>
      </w:r>
      <w:r>
        <w:rPr>
          <w:rFonts w:hint="eastAsia"/>
          <w:lang w:eastAsia="ko-KR"/>
        </w:rPr>
        <w:t>.3</w:t>
      </w:r>
      <w:r>
        <w:rPr>
          <w:rFonts w:hint="eastAsia"/>
          <w:lang w:eastAsia="ko-KR"/>
        </w:rPr>
        <w:tab/>
      </w:r>
      <w:r>
        <w:rPr>
          <w:rFonts w:hint="eastAsia"/>
          <w:lang w:eastAsia="ko-KR"/>
        </w:rPr>
        <w:tab/>
        <w:t>Evaluation</w:t>
      </w:r>
      <w:bookmarkEnd w:id="1497"/>
      <w:bookmarkEnd w:id="1498"/>
    </w:p>
    <w:p w14:paraId="34D5B597" w14:textId="77777777" w:rsidR="009A733A" w:rsidRDefault="009A733A" w:rsidP="009A733A">
      <w:pPr>
        <w:rPr>
          <w:rFonts w:eastAsia="Malgun Gothic"/>
          <w:lang w:eastAsia="ko-KR"/>
        </w:rPr>
      </w:pPr>
      <w:r>
        <w:rPr>
          <w:rFonts w:eastAsia="Malgun Gothic"/>
          <w:lang w:eastAsia="ko-KR"/>
        </w:rPr>
        <w:t>This solution provides a means for the UEs in UE-to-UE Relay Communications to negotiate the hop-by-hop and end-to-end security policies so that the UEs agree on common protection schemes.</w:t>
      </w:r>
    </w:p>
    <w:p w14:paraId="05A422F9"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Further evaluation is FFS.</w:t>
      </w:r>
    </w:p>
    <w:p w14:paraId="40E6BF8B" w14:textId="77777777" w:rsidR="00EF3743" w:rsidRDefault="00EF3743" w:rsidP="00EF3743">
      <w:pPr>
        <w:pStyle w:val="21"/>
      </w:pPr>
      <w:bookmarkStart w:id="1499" w:name="_Toc128427560"/>
      <w:bookmarkStart w:id="1500" w:name="_Toc128650598"/>
      <w:r>
        <w:t>6.Y</w:t>
      </w:r>
      <w:r>
        <w:tab/>
        <w:t>Solution #Y: &lt;Solution Name&gt;</w:t>
      </w:r>
      <w:bookmarkEnd w:id="458"/>
      <w:bookmarkEnd w:id="894"/>
      <w:bookmarkEnd w:id="1249"/>
      <w:bookmarkEnd w:id="1250"/>
      <w:bookmarkEnd w:id="1468"/>
      <w:bookmarkEnd w:id="1469"/>
      <w:bookmarkEnd w:id="1470"/>
      <w:bookmarkEnd w:id="1471"/>
      <w:bookmarkEnd w:id="1499"/>
      <w:bookmarkEnd w:id="1500"/>
    </w:p>
    <w:p w14:paraId="6F4F0126" w14:textId="77777777" w:rsidR="00EF3743" w:rsidRDefault="00EF3743" w:rsidP="00EF3743">
      <w:pPr>
        <w:pStyle w:val="31"/>
      </w:pPr>
      <w:bookmarkStart w:id="1501" w:name="_Toc528155245"/>
      <w:bookmarkStart w:id="1502" w:name="_Toc112749655"/>
      <w:bookmarkStart w:id="1503" w:name="_Toc116991537"/>
      <w:bookmarkStart w:id="1504" w:name="_Toc116991973"/>
      <w:bookmarkStart w:id="1505" w:name="_Toc120125796"/>
      <w:bookmarkStart w:id="1506" w:name="_Toc120126232"/>
      <w:bookmarkStart w:id="1507" w:name="_Toc120128252"/>
      <w:bookmarkStart w:id="1508" w:name="_Toc120132496"/>
      <w:bookmarkStart w:id="1509" w:name="_Toc128427561"/>
      <w:bookmarkStart w:id="1510" w:name="_Toc128650599"/>
      <w:r>
        <w:t>6.Y.1</w:t>
      </w:r>
      <w:r>
        <w:tab/>
        <w:t>Introduction</w:t>
      </w:r>
      <w:bookmarkEnd w:id="1501"/>
      <w:bookmarkEnd w:id="1502"/>
      <w:bookmarkEnd w:id="1503"/>
      <w:bookmarkEnd w:id="1504"/>
      <w:bookmarkEnd w:id="1505"/>
      <w:bookmarkEnd w:id="1506"/>
      <w:bookmarkEnd w:id="1507"/>
      <w:bookmarkEnd w:id="1508"/>
      <w:bookmarkEnd w:id="1509"/>
      <w:bookmarkEnd w:id="1510"/>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1511" w:name="_Toc528155246"/>
      <w:bookmarkStart w:id="1512" w:name="_Toc112749656"/>
      <w:bookmarkStart w:id="1513" w:name="_Toc116991538"/>
      <w:bookmarkStart w:id="1514" w:name="_Toc116991974"/>
      <w:bookmarkStart w:id="1515" w:name="_Toc120125797"/>
      <w:bookmarkStart w:id="1516" w:name="_Toc120126233"/>
      <w:bookmarkStart w:id="1517" w:name="_Toc120128253"/>
      <w:bookmarkStart w:id="1518" w:name="_Toc120132497"/>
      <w:bookmarkStart w:id="1519" w:name="_Toc128427562"/>
      <w:bookmarkStart w:id="1520" w:name="_Toc128650600"/>
      <w:r>
        <w:lastRenderedPageBreak/>
        <w:t>6.Y.2</w:t>
      </w:r>
      <w:r>
        <w:tab/>
        <w:t>Solution details</w:t>
      </w:r>
      <w:bookmarkEnd w:id="1511"/>
      <w:bookmarkEnd w:id="1512"/>
      <w:bookmarkEnd w:id="1513"/>
      <w:bookmarkEnd w:id="1514"/>
      <w:bookmarkEnd w:id="1515"/>
      <w:bookmarkEnd w:id="1516"/>
      <w:bookmarkEnd w:id="1517"/>
      <w:bookmarkEnd w:id="1518"/>
      <w:bookmarkEnd w:id="1519"/>
      <w:bookmarkEnd w:id="1520"/>
    </w:p>
    <w:p w14:paraId="51C7D639" w14:textId="77777777" w:rsidR="00EF3743" w:rsidRDefault="00EF3743" w:rsidP="00EF3743">
      <w:pPr>
        <w:pStyle w:val="31"/>
      </w:pPr>
      <w:bookmarkStart w:id="1521" w:name="_Toc528155247"/>
      <w:bookmarkStart w:id="1522" w:name="_Toc112749657"/>
      <w:bookmarkStart w:id="1523" w:name="_Toc116991539"/>
      <w:bookmarkStart w:id="1524" w:name="_Toc116991975"/>
      <w:bookmarkStart w:id="1525" w:name="_Toc120125798"/>
      <w:bookmarkStart w:id="1526" w:name="_Toc120126234"/>
      <w:bookmarkStart w:id="1527" w:name="_Toc120128254"/>
      <w:bookmarkStart w:id="1528" w:name="_Toc120132498"/>
      <w:bookmarkStart w:id="1529" w:name="_Toc128427563"/>
      <w:bookmarkStart w:id="1530" w:name="_Toc128650601"/>
      <w:r>
        <w:t>6.Y.3</w:t>
      </w:r>
      <w:r>
        <w:tab/>
        <w:t>Evaluation</w:t>
      </w:r>
      <w:bookmarkEnd w:id="1521"/>
      <w:bookmarkEnd w:id="1522"/>
      <w:bookmarkEnd w:id="1523"/>
      <w:bookmarkEnd w:id="1524"/>
      <w:bookmarkEnd w:id="1525"/>
      <w:bookmarkEnd w:id="1526"/>
      <w:bookmarkEnd w:id="1527"/>
      <w:bookmarkEnd w:id="1528"/>
      <w:bookmarkEnd w:id="1529"/>
      <w:bookmarkEnd w:id="1530"/>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1531" w:name="_Toc528155248"/>
      <w:bookmarkStart w:id="1532" w:name="_Toc112749658"/>
      <w:bookmarkStart w:id="1533" w:name="_Toc116991540"/>
      <w:bookmarkStart w:id="1534" w:name="_Toc116991976"/>
      <w:bookmarkStart w:id="1535" w:name="_Toc120125799"/>
      <w:bookmarkStart w:id="1536" w:name="_Toc120126235"/>
      <w:bookmarkStart w:id="1537" w:name="_Toc120128255"/>
      <w:bookmarkStart w:id="1538" w:name="_Toc120132499"/>
      <w:bookmarkStart w:id="1539" w:name="_Toc128427564"/>
      <w:bookmarkStart w:id="1540" w:name="_Toc128650602"/>
      <w:r>
        <w:t>7</w:t>
      </w:r>
      <w:r>
        <w:tab/>
        <w:t>Conclusions</w:t>
      </w:r>
      <w:bookmarkEnd w:id="1531"/>
      <w:bookmarkEnd w:id="1532"/>
      <w:bookmarkEnd w:id="1533"/>
      <w:bookmarkEnd w:id="1534"/>
      <w:bookmarkEnd w:id="1535"/>
      <w:bookmarkEnd w:id="1536"/>
      <w:bookmarkEnd w:id="1537"/>
      <w:bookmarkEnd w:id="1538"/>
      <w:bookmarkEnd w:id="1539"/>
      <w:bookmarkEnd w:id="1540"/>
    </w:p>
    <w:p w14:paraId="25FDB5B3" w14:textId="5DD9C988" w:rsidR="001868AA" w:rsidRPr="00E43474" w:rsidRDefault="001868AA" w:rsidP="001868AA">
      <w:pPr>
        <w:pStyle w:val="21"/>
        <w:rPr>
          <w:lang w:eastAsia="zh-CN"/>
        </w:rPr>
      </w:pPr>
      <w:bookmarkStart w:id="1541" w:name="_Toc120125800"/>
      <w:bookmarkStart w:id="1542" w:name="_Toc120126236"/>
      <w:bookmarkStart w:id="1543" w:name="_Toc120128256"/>
      <w:bookmarkStart w:id="1544" w:name="_Toc120132500"/>
      <w:bookmarkStart w:id="1545" w:name="_Toc128427565"/>
      <w:bookmarkStart w:id="1546" w:name="_Toc92180361"/>
      <w:bookmarkStart w:id="1547" w:name="_Toc92805088"/>
      <w:bookmarkStart w:id="1548" w:name="_Toc112749659"/>
      <w:bookmarkStart w:id="1549" w:name="_Toc116991541"/>
      <w:bookmarkStart w:id="1550" w:name="_Toc116991977"/>
      <w:bookmarkStart w:id="1551" w:name="_Toc128650603"/>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541"/>
      <w:bookmarkEnd w:id="1542"/>
      <w:bookmarkEnd w:id="1543"/>
      <w:bookmarkEnd w:id="1544"/>
      <w:bookmarkEnd w:id="1545"/>
      <w:bookmarkEnd w:id="1551"/>
    </w:p>
    <w:p w14:paraId="1B31F6D7" w14:textId="6ED50C47" w:rsidR="001868AA" w:rsidRDefault="001868AA" w:rsidP="001868AA">
      <w:pPr>
        <w:pStyle w:val="21"/>
      </w:pPr>
      <w:bookmarkStart w:id="1552" w:name="_Toc120125801"/>
      <w:bookmarkStart w:id="1553" w:name="_Toc120126237"/>
      <w:bookmarkStart w:id="1554" w:name="_Toc120128257"/>
      <w:bookmarkStart w:id="1555" w:name="_Toc120132501"/>
      <w:bookmarkStart w:id="1556" w:name="_Toc128427566"/>
      <w:bookmarkStart w:id="1557" w:name="_Toc128650604"/>
      <w:r>
        <w:rPr>
          <w:rFonts w:hint="eastAsia"/>
          <w:lang w:val="en-US" w:eastAsia="zh-CN"/>
        </w:rPr>
        <w:t>7.2</w:t>
      </w:r>
      <w:r>
        <w:tab/>
        <w:t>Key Issue #</w:t>
      </w:r>
      <w:r>
        <w:rPr>
          <w:rFonts w:hint="eastAsia"/>
          <w:lang w:val="en-US" w:eastAsia="zh-CN"/>
        </w:rPr>
        <w:t>2</w:t>
      </w:r>
      <w:r>
        <w:t>: Security of UE-to-UE Relay</w:t>
      </w:r>
      <w:bookmarkEnd w:id="1552"/>
      <w:bookmarkEnd w:id="1553"/>
      <w:bookmarkEnd w:id="1554"/>
      <w:bookmarkEnd w:id="1555"/>
      <w:bookmarkEnd w:id="1556"/>
      <w:bookmarkEnd w:id="1557"/>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2B46720A" w14:textId="13CC3E3C" w:rsidR="00232F57" w:rsidRPr="005B29E9" w:rsidRDefault="00232F57" w:rsidP="00232F57">
      <w:pPr>
        <w:pStyle w:val="NO"/>
      </w:pPr>
      <w:r w:rsidRPr="005B29E9">
        <w:t>NOTE:</w:t>
      </w:r>
      <w:r w:rsidRPr="005B29E9">
        <w:tab/>
      </w:r>
      <w:r w:rsidRPr="00232F57">
        <w:t>The choice and co-existence of the security mechanisms in different use cases (i.e., U2U Relay in and out of coverage) will be decided in normative phase.</w:t>
      </w:r>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ac"/>
        <w:widowControl/>
        <w:numPr>
          <w:ilvl w:val="0"/>
          <w:numId w:val="32"/>
        </w:numPr>
        <w:ind w:firstLineChars="0"/>
        <w:jc w:val="left"/>
      </w:pPr>
      <w:r>
        <w:t>For L2 relay, the source UE and the target UE can establish a PC5 link over the L2 relay after the per hop link is established.</w:t>
      </w:r>
    </w:p>
    <w:p w14:paraId="45B779B5" w14:textId="1CF89A09" w:rsidR="00564E9A" w:rsidRDefault="00564E9A" w:rsidP="00564E9A">
      <w:pPr>
        <w:pStyle w:val="ac"/>
        <w:widowControl/>
        <w:numPr>
          <w:ilvl w:val="0"/>
          <w:numId w:val="32"/>
        </w:numPr>
        <w:ind w:firstLineChars="0"/>
        <w:jc w:val="left"/>
      </w:pPr>
      <w:r w:rsidRPr="00564E9A">
        <w:t>For L2 relay, the End UEs (Source UE and/or Target UE) reuse the unicast mode security mechanism defined in clause 5.3.3.1 of TS 33.536 [6] to establish a secure connection via the Relay UE.</w:t>
      </w:r>
    </w:p>
    <w:p w14:paraId="45B5D1B0" w14:textId="5ED2A582" w:rsidR="00B60EED" w:rsidRDefault="00B60EED" w:rsidP="00B60EED">
      <w:pPr>
        <w:rPr>
          <w:lang w:eastAsia="zh-CN"/>
        </w:rPr>
      </w:pPr>
      <w:r w:rsidRPr="00B60EED">
        <w:rPr>
          <w:lang w:eastAsia="zh-CN"/>
        </w:rPr>
        <w:t>Regarding hop-by-hop security during PC5 link establishment in Layer 3 UE-to-UE Relay Communication:</w:t>
      </w:r>
    </w:p>
    <w:p w14:paraId="2FDD5E41" w14:textId="7B300310" w:rsidR="00B60EED" w:rsidRDefault="00B60EED" w:rsidP="00B60EED">
      <w:pPr>
        <w:pStyle w:val="ac"/>
        <w:widowControl/>
        <w:numPr>
          <w:ilvl w:val="0"/>
          <w:numId w:val="32"/>
        </w:numPr>
        <w:ind w:firstLineChars="0"/>
        <w:jc w:val="left"/>
      </w:pPr>
      <w:r w:rsidRPr="00FF2F4B">
        <w:rPr>
          <w:rFonts w:eastAsia="等线" w:hint="eastAsia"/>
        </w:rPr>
        <w:t>W</w:t>
      </w:r>
      <w:r w:rsidRPr="00B60EED">
        <w:t>hen the Layer 3 UE-to-UE Relay is in 3GPP coverage, the source/target UE and the UE-to-UE Relay can establish a secure PC5 link over the L3 relay with network assistance. The similar security procedure as PC5 security for 5G ProSe Communication via 5G ProSe Layer-3 UE to-Network Relay as defined in clause 6.3 in TS33.503 [x] can be reused.</w:t>
      </w:r>
    </w:p>
    <w:p w14:paraId="5E477B66" w14:textId="21736B76" w:rsidR="00B60EED" w:rsidRDefault="00B60EED" w:rsidP="00B60EED">
      <w:pPr>
        <w:pStyle w:val="ac"/>
        <w:widowControl/>
        <w:numPr>
          <w:ilvl w:val="0"/>
          <w:numId w:val="32"/>
        </w:numPr>
        <w:ind w:firstLineChars="0"/>
        <w:jc w:val="left"/>
      </w:pPr>
      <w:r w:rsidRPr="00FF2F4B">
        <w:rPr>
          <w:rFonts w:eastAsia="等线" w:hint="eastAsia"/>
        </w:rPr>
        <w:t>W</w:t>
      </w:r>
      <w:r w:rsidRPr="00B60EED">
        <w:t>hen the Layer 3 UE-to-UE Relay is out of 3GPP coverage, the source/target UE and the UE-to-UE Relay can establish a secure PC5 link over the L3 relay without network assistance. The similar security procedure as PC5 security for unicast mode 5G ProSe Direct Communication as defined in clause 6.2.3 in TS 33.503 [x] can be reused.</w:t>
      </w:r>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21"/>
      </w:pPr>
      <w:bookmarkStart w:id="1558" w:name="_Toc120125802"/>
      <w:bookmarkStart w:id="1559" w:name="_Toc120126238"/>
      <w:bookmarkStart w:id="1560" w:name="_Toc120128258"/>
      <w:bookmarkStart w:id="1561" w:name="_Toc120132502"/>
      <w:bookmarkStart w:id="1562" w:name="_Toc128427567"/>
      <w:bookmarkStart w:id="1563" w:name="_Toc128650605"/>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558"/>
      <w:bookmarkEnd w:id="1559"/>
      <w:bookmarkEnd w:id="1560"/>
      <w:bookmarkEnd w:id="1561"/>
      <w:bookmarkEnd w:id="1562"/>
      <w:bookmarkEnd w:id="1563"/>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7C937268" w14:textId="3F78FEA1" w:rsidR="004E2ECF" w:rsidRDefault="004E2ECF" w:rsidP="004E2ECF">
      <w:pPr>
        <w:rPr>
          <w:lang w:eastAsia="zh-CN"/>
        </w:rPr>
      </w:pPr>
      <w:r w:rsidRPr="004E2ECF">
        <w:rPr>
          <w:lang w:eastAsia="zh-CN"/>
        </w:rPr>
        <w:t>Authorization in the UE-to-UE Relay Scenario is performed during discovery security material provision procedure and U2U relay discovery procedure.</w:t>
      </w:r>
    </w:p>
    <w:p w14:paraId="031F7851" w14:textId="59FFBFFD" w:rsidR="00A54B66" w:rsidRDefault="00A54B66" w:rsidP="00A54B66">
      <w:pPr>
        <w:rPr>
          <w:lang w:eastAsia="zh-CN"/>
        </w:rPr>
      </w:pPr>
      <w:r w:rsidRPr="00A54B66">
        <w:rPr>
          <w:lang w:eastAsia="zh-CN"/>
        </w:rPr>
        <w:t>During PC5 link establishment in Layer 3 and Layer 2 UE-to-UE Relay Communication, when the Layer 3 and Layer 2 UE-to-UE Relay is in 3GPP coverage, the existing procedures in clause 6.3 in TS 33.503 can be re-used for authorization.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21"/>
      </w:pPr>
      <w:bookmarkStart w:id="1564" w:name="_Toc120125803"/>
      <w:bookmarkStart w:id="1565" w:name="_Toc120126239"/>
      <w:bookmarkStart w:id="1566" w:name="_Toc120128259"/>
      <w:bookmarkStart w:id="1567" w:name="_Toc120132503"/>
      <w:bookmarkStart w:id="1568" w:name="_Toc128427568"/>
      <w:bookmarkStart w:id="1569" w:name="_Toc128650606"/>
      <w:r>
        <w:rPr>
          <w:rFonts w:hint="eastAsia"/>
          <w:lang w:eastAsia="zh-CN"/>
        </w:rPr>
        <w:lastRenderedPageBreak/>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564"/>
      <w:bookmarkEnd w:id="1565"/>
      <w:bookmarkEnd w:id="1566"/>
      <w:bookmarkEnd w:id="1567"/>
      <w:bookmarkEnd w:id="1568"/>
      <w:bookmarkEnd w:id="1569"/>
    </w:p>
    <w:p w14:paraId="75E67A03" w14:textId="77777777" w:rsidR="00396066" w:rsidRDefault="00396066" w:rsidP="00396066">
      <w:pPr>
        <w:rPr>
          <w:lang w:eastAsia="zh-CN"/>
        </w:rPr>
      </w:pPr>
      <w:bookmarkStart w:id="1570" w:name="_Toc120125804"/>
      <w:bookmarkStart w:id="1571" w:name="_Toc120126240"/>
      <w:bookmarkStart w:id="1572" w:name="_Toc120128260"/>
      <w:bookmarkStart w:id="1573"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25E3C452" w14:textId="77777777" w:rsidR="00396066" w:rsidRDefault="00396066" w:rsidP="00396066">
      <w:pPr>
        <w:pStyle w:val="ac"/>
        <w:widowControl/>
        <w:numPr>
          <w:ilvl w:val="0"/>
          <w:numId w:val="34"/>
        </w:numPr>
        <w:ind w:firstLineChars="0"/>
        <w:jc w:val="left"/>
      </w:pPr>
      <w:r>
        <w:t xml:space="preserve">For L3 relay communication privacy, enhanced </w:t>
      </w:r>
      <w:r w:rsidRPr="009C5779">
        <w:t>Link Identifier Update (LIU) procedure</w:t>
      </w:r>
      <w:r>
        <w:t xml:space="preserve">, </w:t>
      </w:r>
      <w:r w:rsidRPr="006169FD">
        <w:t>Sol#</w:t>
      </w:r>
      <w:r>
        <w:t>2</w:t>
      </w:r>
      <w:r w:rsidRPr="006169FD">
        <w:t xml:space="preserve">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21"/>
      </w:pPr>
      <w:bookmarkStart w:id="1574" w:name="_Toc128427569"/>
      <w:bookmarkStart w:id="1575" w:name="_Toc128650607"/>
      <w:r>
        <w:rPr>
          <w:rFonts w:hint="eastAsia"/>
          <w:lang w:eastAsia="zh-CN"/>
        </w:rPr>
        <w:t>7</w:t>
      </w:r>
      <w:r>
        <w:t>.</w:t>
      </w:r>
      <w:r>
        <w:rPr>
          <w:rFonts w:hint="eastAsia"/>
          <w:lang w:eastAsia="zh-CN"/>
        </w:rPr>
        <w:t>5</w:t>
      </w:r>
      <w:r>
        <w:tab/>
      </w:r>
      <w:r w:rsidRPr="00FD0B3E">
        <w:t>Key Issue #5: Security of source and target UE communication via U2U relay</w:t>
      </w:r>
      <w:bookmarkEnd w:id="1570"/>
      <w:bookmarkEnd w:id="1571"/>
      <w:bookmarkEnd w:id="1572"/>
      <w:bookmarkEnd w:id="1573"/>
      <w:bookmarkEnd w:id="1574"/>
      <w:bookmarkEnd w:id="1575"/>
    </w:p>
    <w:p w14:paraId="2D3DBC75" w14:textId="31AC5111" w:rsidR="001868AA" w:rsidRPr="00E43474" w:rsidRDefault="001868AA" w:rsidP="001868AA">
      <w:pPr>
        <w:pStyle w:val="21"/>
        <w:rPr>
          <w:lang w:eastAsia="ko-KR"/>
        </w:rPr>
      </w:pPr>
      <w:bookmarkStart w:id="1576" w:name="_Toc120125805"/>
      <w:bookmarkStart w:id="1577" w:name="_Toc120126241"/>
      <w:bookmarkStart w:id="1578" w:name="_Toc120128261"/>
      <w:bookmarkStart w:id="1579" w:name="_Toc120132505"/>
      <w:bookmarkStart w:id="1580" w:name="_Toc128427570"/>
      <w:bookmarkStart w:id="1581" w:name="_Toc128650608"/>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576"/>
      <w:bookmarkEnd w:id="1577"/>
      <w:bookmarkEnd w:id="1578"/>
      <w:bookmarkEnd w:id="1579"/>
      <w:bookmarkEnd w:id="1580"/>
      <w:bookmarkEnd w:id="1581"/>
    </w:p>
    <w:p w14:paraId="39F9799F" w14:textId="77777777" w:rsidR="002B140D" w:rsidRDefault="002B140D" w:rsidP="002B140D">
      <w:pPr>
        <w:rPr>
          <w:lang w:eastAsia="zh-CN"/>
        </w:rPr>
      </w:pPr>
      <w:bookmarkStart w:id="1582" w:name="_Toc120125806"/>
      <w:bookmarkStart w:id="1583" w:name="_Toc120126242"/>
      <w:bookmarkStart w:id="1584" w:name="_Toc120128262"/>
      <w:bookmarkStart w:id="1585" w:name="_Toc120132506"/>
      <w:r w:rsidRPr="00F72E49">
        <w:rPr>
          <w:lang w:eastAsia="zh-CN"/>
        </w:rPr>
        <w:t>For Key Issue #</w:t>
      </w:r>
      <w:r>
        <w:rPr>
          <w:lang w:eastAsia="zh-CN"/>
        </w:rPr>
        <w:t>6</w:t>
      </w:r>
      <w:r w:rsidRPr="00F72E49">
        <w:rPr>
          <w:lang w:eastAsia="zh-CN"/>
        </w:rPr>
        <w:t>, the following</w:t>
      </w:r>
      <w:r>
        <w:rPr>
          <w:lang w:eastAsia="zh-CN"/>
        </w:rPr>
        <w:t xml:space="preserve"> </w:t>
      </w:r>
      <w:r>
        <w:rPr>
          <w:rFonts w:hint="eastAsia"/>
          <w:lang w:eastAsia="zh-CN"/>
        </w:rPr>
        <w:t>is</w:t>
      </w:r>
      <w:r>
        <w:rPr>
          <w:lang w:eastAsia="zh-CN"/>
        </w:rPr>
        <w:t xml:space="preserve"> agreed</w:t>
      </w:r>
      <w:r w:rsidRPr="00F72E49">
        <w:rPr>
          <w:lang w:eastAsia="zh-CN"/>
        </w:rPr>
        <w:t>:</w:t>
      </w:r>
    </w:p>
    <w:p w14:paraId="32BB908B" w14:textId="77777777" w:rsidR="002B140D" w:rsidRDefault="002B140D" w:rsidP="002B140D">
      <w:pPr>
        <w:rPr>
          <w:lang w:eastAsia="zh-CN"/>
        </w:rPr>
      </w:pPr>
      <w:r>
        <w:rPr>
          <w:lang w:eastAsia="zh-CN"/>
        </w:rPr>
        <w:t>Solution #27 is selected for the normative work for emergency call via Layer 2 UE-to-Network Relay and Layer 3 UE-to-Network Relay.</w:t>
      </w:r>
    </w:p>
    <w:p w14:paraId="60A4FEC8" w14:textId="77777777" w:rsidR="002B140D" w:rsidRPr="005B29E9" w:rsidRDefault="002B140D" w:rsidP="002B140D">
      <w:pPr>
        <w:pStyle w:val="NO"/>
      </w:pPr>
      <w:r w:rsidRPr="005B29E9">
        <w:t>NOTE:</w:t>
      </w:r>
      <w:r w:rsidRPr="005B29E9">
        <w:tab/>
      </w:r>
      <w:r w:rsidRPr="00BA69C3">
        <w:rPr>
          <w:lang w:eastAsia="zh-CN"/>
        </w:rPr>
        <w:t>It’s assumed that the SMF is able to resolve a PRUK ID into a SUPI.</w:t>
      </w:r>
    </w:p>
    <w:p w14:paraId="060F2706" w14:textId="77777777" w:rsidR="0063284E" w:rsidRPr="00E43474" w:rsidRDefault="0063284E" w:rsidP="0063284E">
      <w:pPr>
        <w:pStyle w:val="21"/>
        <w:rPr>
          <w:lang w:eastAsia="zh-CN"/>
        </w:rPr>
      </w:pPr>
      <w:bookmarkStart w:id="1586" w:name="_Toc128427571"/>
      <w:bookmarkStart w:id="1587" w:name="_Toc128650609"/>
      <w:r w:rsidRPr="00E43474">
        <w:rPr>
          <w:rFonts w:hint="eastAsia"/>
          <w:lang w:eastAsia="zh-CN"/>
        </w:rPr>
        <w:t>7</w:t>
      </w:r>
      <w:r w:rsidRPr="00E43474">
        <w:t>.</w:t>
      </w:r>
      <w:r>
        <w:rPr>
          <w:rFonts w:hint="eastAsia"/>
          <w:lang w:eastAsia="zh-CN"/>
        </w:rPr>
        <w:t>Z</w:t>
      </w:r>
      <w:r w:rsidRPr="00E43474">
        <w:tab/>
      </w:r>
      <w:bookmarkEnd w:id="1546"/>
      <w:bookmarkEnd w:id="1547"/>
      <w:r>
        <w:t>Key Issue #</w:t>
      </w:r>
      <w:r>
        <w:rPr>
          <w:rFonts w:hint="eastAsia"/>
          <w:lang w:eastAsia="zh-CN"/>
        </w:rPr>
        <w:t>Z</w:t>
      </w:r>
      <w:r>
        <w:t>: &lt;Key Issue Name&gt;</w:t>
      </w:r>
      <w:bookmarkEnd w:id="1548"/>
      <w:bookmarkEnd w:id="1549"/>
      <w:bookmarkEnd w:id="1550"/>
      <w:bookmarkEnd w:id="1582"/>
      <w:bookmarkEnd w:id="1583"/>
      <w:bookmarkEnd w:id="1584"/>
      <w:bookmarkEnd w:id="1585"/>
      <w:bookmarkEnd w:id="1586"/>
      <w:bookmarkEnd w:id="1587"/>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1588" w:name="_Toc112749660"/>
      <w:bookmarkStart w:id="1589" w:name="_Toc116991542"/>
      <w:bookmarkStart w:id="1590" w:name="_Toc116991978"/>
      <w:bookmarkStart w:id="1591" w:name="_Toc120125807"/>
      <w:bookmarkStart w:id="1592" w:name="_Toc120126243"/>
      <w:bookmarkStart w:id="1593" w:name="_Toc120128263"/>
      <w:bookmarkStart w:id="1594" w:name="_Toc120132507"/>
      <w:bookmarkStart w:id="1595" w:name="_Toc128427572"/>
      <w:bookmarkStart w:id="1596" w:name="_Toc128650610"/>
      <w:r w:rsidRPr="004D3578">
        <w:lastRenderedPageBreak/>
        <w:t>Annex &lt;X&gt; (informative):</w:t>
      </w:r>
      <w:r w:rsidRPr="004D3578">
        <w:br/>
        <w:t>Change history</w:t>
      </w:r>
      <w:bookmarkEnd w:id="1588"/>
      <w:bookmarkEnd w:id="1589"/>
      <w:bookmarkEnd w:id="1590"/>
      <w:bookmarkEnd w:id="1591"/>
      <w:bookmarkEnd w:id="1592"/>
      <w:bookmarkEnd w:id="1593"/>
      <w:bookmarkEnd w:id="1594"/>
      <w:bookmarkEnd w:id="1595"/>
      <w:bookmarkEnd w:id="1596"/>
    </w:p>
    <w:p w14:paraId="33E1AED4" w14:textId="77777777" w:rsidR="00054A22" w:rsidRPr="00235394" w:rsidRDefault="00054A22" w:rsidP="00054A22">
      <w:pPr>
        <w:pStyle w:val="TH"/>
      </w:pPr>
      <w:bookmarkStart w:id="1597" w:name="historyclause"/>
      <w:bookmarkEnd w:id="15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r w:rsidR="00DD15A6" w:rsidRPr="004A64F4" w14:paraId="286AB1FA" w14:textId="77777777" w:rsidTr="00D46250">
        <w:trPr>
          <w:trHeight w:val="560"/>
        </w:trPr>
        <w:tc>
          <w:tcPr>
            <w:tcW w:w="800" w:type="dxa"/>
            <w:shd w:val="solid" w:color="FFFFFF" w:fill="auto"/>
          </w:tcPr>
          <w:p w14:paraId="15F87746" w14:textId="410FA6C4" w:rsidR="00DD15A6" w:rsidRDefault="00DD15A6" w:rsidP="003E1A78">
            <w:pPr>
              <w:pStyle w:val="TAC"/>
              <w:rPr>
                <w:sz w:val="16"/>
                <w:szCs w:val="16"/>
                <w:lang w:eastAsia="zh-CN"/>
              </w:rPr>
            </w:pPr>
            <w:r>
              <w:rPr>
                <w:rFonts w:hint="eastAsia"/>
                <w:sz w:val="16"/>
                <w:szCs w:val="16"/>
                <w:lang w:eastAsia="zh-CN"/>
              </w:rPr>
              <w:t>2023-0</w:t>
            </w:r>
            <w:r w:rsidR="003E1A78">
              <w:rPr>
                <w:rFonts w:hint="eastAsia"/>
                <w:sz w:val="16"/>
                <w:szCs w:val="16"/>
                <w:lang w:eastAsia="zh-CN"/>
              </w:rPr>
              <w:t>2</w:t>
            </w:r>
          </w:p>
        </w:tc>
        <w:tc>
          <w:tcPr>
            <w:tcW w:w="901" w:type="dxa"/>
            <w:shd w:val="solid" w:color="FFFFFF" w:fill="auto"/>
          </w:tcPr>
          <w:p w14:paraId="78046F59" w14:textId="2609C3C2" w:rsidR="00DD15A6" w:rsidRPr="00292FE8" w:rsidRDefault="00DD15A6" w:rsidP="003E1A78">
            <w:pPr>
              <w:pStyle w:val="TAC"/>
              <w:rPr>
                <w:sz w:val="16"/>
                <w:szCs w:val="16"/>
                <w:lang w:eastAsia="zh-CN"/>
              </w:rPr>
            </w:pPr>
            <w:r w:rsidRPr="00292FE8">
              <w:rPr>
                <w:sz w:val="16"/>
                <w:szCs w:val="16"/>
                <w:lang w:eastAsia="zh-CN"/>
              </w:rPr>
              <w:t>SA3#1</w:t>
            </w:r>
            <w:r w:rsidR="003E1A78">
              <w:rPr>
                <w:rFonts w:hint="eastAsia"/>
                <w:sz w:val="16"/>
                <w:szCs w:val="16"/>
                <w:lang w:eastAsia="zh-CN"/>
              </w:rPr>
              <w:t>10</w:t>
            </w:r>
          </w:p>
        </w:tc>
        <w:tc>
          <w:tcPr>
            <w:tcW w:w="993" w:type="dxa"/>
            <w:shd w:val="solid" w:color="FFFFFF" w:fill="auto"/>
          </w:tcPr>
          <w:p w14:paraId="5D30AF01" w14:textId="359A375A" w:rsidR="00DD15A6" w:rsidRPr="004D4213" w:rsidRDefault="003E1A78" w:rsidP="000E3E5B">
            <w:pPr>
              <w:pStyle w:val="TAC"/>
              <w:rPr>
                <w:sz w:val="16"/>
                <w:szCs w:val="16"/>
              </w:rPr>
            </w:pPr>
            <w:r w:rsidRPr="003E1A78">
              <w:rPr>
                <w:sz w:val="16"/>
                <w:szCs w:val="16"/>
              </w:rPr>
              <w:t>S3-231439</w:t>
            </w:r>
          </w:p>
        </w:tc>
        <w:tc>
          <w:tcPr>
            <w:tcW w:w="425" w:type="dxa"/>
            <w:shd w:val="solid" w:color="FFFFFF" w:fill="auto"/>
          </w:tcPr>
          <w:p w14:paraId="2FB69500" w14:textId="77777777" w:rsidR="00DD15A6" w:rsidRPr="004A64F4" w:rsidRDefault="00DD15A6" w:rsidP="000E3E5B">
            <w:pPr>
              <w:pStyle w:val="TAL"/>
              <w:rPr>
                <w:sz w:val="16"/>
                <w:szCs w:val="16"/>
              </w:rPr>
            </w:pPr>
          </w:p>
        </w:tc>
        <w:tc>
          <w:tcPr>
            <w:tcW w:w="425" w:type="dxa"/>
            <w:shd w:val="solid" w:color="FFFFFF" w:fill="auto"/>
          </w:tcPr>
          <w:p w14:paraId="0A7F0076" w14:textId="77777777" w:rsidR="00DD15A6" w:rsidRPr="004A64F4" w:rsidRDefault="00DD15A6" w:rsidP="000E3E5B">
            <w:pPr>
              <w:pStyle w:val="TAR"/>
              <w:rPr>
                <w:sz w:val="16"/>
                <w:szCs w:val="16"/>
              </w:rPr>
            </w:pPr>
          </w:p>
        </w:tc>
        <w:tc>
          <w:tcPr>
            <w:tcW w:w="425" w:type="dxa"/>
            <w:shd w:val="solid" w:color="FFFFFF" w:fill="auto"/>
          </w:tcPr>
          <w:p w14:paraId="45417214" w14:textId="77777777" w:rsidR="00DD15A6" w:rsidRPr="004A64F4" w:rsidRDefault="00DD15A6" w:rsidP="000E3E5B">
            <w:pPr>
              <w:pStyle w:val="TAC"/>
              <w:rPr>
                <w:sz w:val="16"/>
                <w:szCs w:val="16"/>
              </w:rPr>
            </w:pPr>
          </w:p>
        </w:tc>
        <w:tc>
          <w:tcPr>
            <w:tcW w:w="4962" w:type="dxa"/>
            <w:shd w:val="solid" w:color="FFFFFF" w:fill="auto"/>
          </w:tcPr>
          <w:p w14:paraId="7AC2407B" w14:textId="36EB4AEB" w:rsidR="00DD15A6" w:rsidRPr="00A87613" w:rsidRDefault="00564E9A" w:rsidP="000E3E5B">
            <w:pPr>
              <w:pStyle w:val="TAL"/>
              <w:rPr>
                <w:sz w:val="16"/>
                <w:szCs w:val="16"/>
                <w:lang w:eastAsia="zh-CN"/>
              </w:rPr>
            </w:pPr>
            <w:r w:rsidRPr="00564E9A">
              <w:rPr>
                <w:sz w:val="16"/>
                <w:szCs w:val="16"/>
                <w:lang w:eastAsia="zh-CN"/>
              </w:rPr>
              <w:t>S3-231438</w:t>
            </w:r>
            <w:r>
              <w:rPr>
                <w:rFonts w:hint="eastAsia"/>
                <w:sz w:val="16"/>
                <w:szCs w:val="16"/>
                <w:lang w:eastAsia="zh-CN"/>
              </w:rPr>
              <w:t xml:space="preserve">, </w:t>
            </w:r>
            <w:r w:rsidR="00B60EED" w:rsidRPr="00B60EED">
              <w:rPr>
                <w:sz w:val="16"/>
                <w:szCs w:val="16"/>
                <w:lang w:eastAsia="zh-CN"/>
              </w:rPr>
              <w:t>S3-231076</w:t>
            </w:r>
            <w:r w:rsidR="00B60EED">
              <w:rPr>
                <w:rFonts w:hint="eastAsia"/>
                <w:sz w:val="16"/>
                <w:szCs w:val="16"/>
                <w:lang w:eastAsia="zh-CN"/>
              </w:rPr>
              <w:t xml:space="preserve">, </w:t>
            </w:r>
            <w:r w:rsidR="00A54B66" w:rsidRPr="00A54B66">
              <w:rPr>
                <w:sz w:val="16"/>
                <w:szCs w:val="16"/>
                <w:lang w:eastAsia="zh-CN"/>
              </w:rPr>
              <w:t>S3-231579</w:t>
            </w:r>
            <w:r w:rsidR="00A54B66">
              <w:rPr>
                <w:rFonts w:hint="eastAsia"/>
                <w:sz w:val="16"/>
                <w:szCs w:val="16"/>
                <w:lang w:eastAsia="zh-CN"/>
              </w:rPr>
              <w:t xml:space="preserve">, </w:t>
            </w:r>
            <w:r w:rsidR="00A54B66" w:rsidRPr="00A54B66">
              <w:rPr>
                <w:sz w:val="16"/>
                <w:szCs w:val="16"/>
                <w:lang w:eastAsia="zh-CN"/>
              </w:rPr>
              <w:t>S3-231580</w:t>
            </w:r>
            <w:r w:rsidR="00A54B66">
              <w:rPr>
                <w:rFonts w:hint="eastAsia"/>
                <w:sz w:val="16"/>
                <w:szCs w:val="16"/>
                <w:lang w:eastAsia="zh-CN"/>
              </w:rPr>
              <w:t xml:space="preserve">, </w:t>
            </w:r>
            <w:r w:rsidR="004E2ECF" w:rsidRPr="004E2ECF">
              <w:rPr>
                <w:sz w:val="16"/>
                <w:szCs w:val="16"/>
                <w:lang w:eastAsia="zh-CN"/>
              </w:rPr>
              <w:t>S3-231443</w:t>
            </w:r>
            <w:r w:rsidR="004E2ECF">
              <w:rPr>
                <w:rFonts w:hint="eastAsia"/>
                <w:sz w:val="16"/>
                <w:szCs w:val="16"/>
                <w:lang w:eastAsia="zh-CN"/>
              </w:rPr>
              <w:t xml:space="preserve">, </w:t>
            </w:r>
            <w:r w:rsidR="002B140D" w:rsidRPr="002B140D">
              <w:rPr>
                <w:sz w:val="16"/>
                <w:szCs w:val="16"/>
                <w:lang w:eastAsia="zh-CN"/>
              </w:rPr>
              <w:t>S3-231444</w:t>
            </w:r>
            <w:r w:rsidR="002B140D">
              <w:rPr>
                <w:rFonts w:hint="eastAsia"/>
                <w:sz w:val="16"/>
                <w:szCs w:val="16"/>
                <w:lang w:eastAsia="zh-CN"/>
              </w:rPr>
              <w:t xml:space="preserve">, </w:t>
            </w:r>
            <w:r w:rsidR="00DA5E25" w:rsidRPr="00DA5E25">
              <w:rPr>
                <w:sz w:val="16"/>
                <w:szCs w:val="16"/>
                <w:lang w:eastAsia="zh-CN"/>
              </w:rPr>
              <w:t>S3-231445</w:t>
            </w:r>
            <w:r w:rsidR="00DA5E25">
              <w:rPr>
                <w:rFonts w:hint="eastAsia"/>
                <w:sz w:val="16"/>
                <w:szCs w:val="16"/>
                <w:lang w:eastAsia="zh-CN"/>
              </w:rPr>
              <w:t xml:space="preserve">, </w:t>
            </w:r>
            <w:r w:rsidR="00275828" w:rsidRPr="00275828">
              <w:rPr>
                <w:sz w:val="16"/>
                <w:szCs w:val="16"/>
                <w:lang w:eastAsia="zh-CN"/>
              </w:rPr>
              <w:t>S3-231616</w:t>
            </w:r>
            <w:r w:rsidR="00275828">
              <w:rPr>
                <w:rFonts w:hint="eastAsia"/>
                <w:sz w:val="16"/>
                <w:szCs w:val="16"/>
                <w:lang w:eastAsia="zh-CN"/>
              </w:rPr>
              <w:t xml:space="preserve">, </w:t>
            </w:r>
            <w:r w:rsidR="00BB6141" w:rsidRPr="00BB6141">
              <w:rPr>
                <w:sz w:val="16"/>
                <w:szCs w:val="16"/>
                <w:lang w:eastAsia="zh-CN"/>
              </w:rPr>
              <w:t>S3-231582</w:t>
            </w:r>
            <w:r w:rsidR="00BB6141">
              <w:rPr>
                <w:rFonts w:hint="eastAsia"/>
                <w:sz w:val="16"/>
                <w:szCs w:val="16"/>
                <w:lang w:eastAsia="zh-CN"/>
              </w:rPr>
              <w:t xml:space="preserve">, </w:t>
            </w:r>
            <w:r w:rsidR="00DD409E" w:rsidRPr="00DD409E">
              <w:rPr>
                <w:sz w:val="16"/>
                <w:szCs w:val="16"/>
                <w:lang w:eastAsia="zh-CN"/>
              </w:rPr>
              <w:t>S3-231611</w:t>
            </w:r>
            <w:r w:rsidR="00DD409E">
              <w:rPr>
                <w:rFonts w:hint="eastAsia"/>
                <w:sz w:val="16"/>
                <w:szCs w:val="16"/>
                <w:lang w:eastAsia="zh-CN"/>
              </w:rPr>
              <w:t xml:space="preserve">, </w:t>
            </w:r>
            <w:r w:rsidR="00DD409E" w:rsidRPr="00DD409E">
              <w:rPr>
                <w:sz w:val="16"/>
                <w:szCs w:val="16"/>
                <w:lang w:eastAsia="zh-CN"/>
              </w:rPr>
              <w:t>S3-231253</w:t>
            </w:r>
            <w:r w:rsidR="00DD409E">
              <w:rPr>
                <w:rFonts w:hint="eastAsia"/>
                <w:sz w:val="16"/>
                <w:szCs w:val="16"/>
                <w:lang w:eastAsia="zh-CN"/>
              </w:rPr>
              <w:t xml:space="preserve">, </w:t>
            </w:r>
            <w:r w:rsidR="009A733A" w:rsidRPr="009A733A">
              <w:rPr>
                <w:sz w:val="16"/>
                <w:szCs w:val="16"/>
                <w:lang w:eastAsia="zh-CN"/>
              </w:rPr>
              <w:t>S3-231446</w:t>
            </w:r>
            <w:r w:rsidR="009A733A">
              <w:rPr>
                <w:rFonts w:hint="eastAsia"/>
                <w:sz w:val="16"/>
                <w:szCs w:val="16"/>
                <w:lang w:eastAsia="zh-CN"/>
              </w:rPr>
              <w:t xml:space="preserve">, </w:t>
            </w:r>
            <w:r w:rsidR="009A733A" w:rsidRPr="009A733A">
              <w:rPr>
                <w:sz w:val="16"/>
                <w:szCs w:val="16"/>
                <w:lang w:eastAsia="zh-CN"/>
              </w:rPr>
              <w:t>S3-231566</w:t>
            </w:r>
            <w:r w:rsidR="009A733A">
              <w:rPr>
                <w:rFonts w:hint="eastAsia"/>
                <w:sz w:val="16"/>
                <w:szCs w:val="16"/>
                <w:lang w:eastAsia="zh-CN"/>
              </w:rPr>
              <w:t xml:space="preserve">, </w:t>
            </w:r>
            <w:r w:rsidR="00822C96" w:rsidRPr="00822C96">
              <w:rPr>
                <w:sz w:val="16"/>
                <w:szCs w:val="16"/>
                <w:lang w:eastAsia="zh-CN"/>
              </w:rPr>
              <w:t>S3-231553</w:t>
            </w:r>
            <w:r w:rsidR="00822C96">
              <w:rPr>
                <w:rFonts w:hint="eastAsia"/>
                <w:sz w:val="16"/>
                <w:szCs w:val="16"/>
                <w:lang w:eastAsia="zh-CN"/>
              </w:rPr>
              <w:t xml:space="preserve">, </w:t>
            </w:r>
            <w:r w:rsidR="00822C96" w:rsidRPr="00822C96">
              <w:rPr>
                <w:sz w:val="16"/>
                <w:szCs w:val="16"/>
                <w:lang w:eastAsia="zh-CN"/>
              </w:rPr>
              <w:t>S3-231552</w:t>
            </w:r>
            <w:r w:rsidR="00822C96">
              <w:rPr>
                <w:rFonts w:hint="eastAsia"/>
                <w:sz w:val="16"/>
                <w:szCs w:val="16"/>
                <w:lang w:eastAsia="zh-CN"/>
              </w:rPr>
              <w:t>,</w:t>
            </w:r>
            <w:r w:rsidR="00D46250">
              <w:t xml:space="preserve"> </w:t>
            </w:r>
            <w:r w:rsidR="00D46250" w:rsidRPr="00D46250">
              <w:rPr>
                <w:sz w:val="16"/>
                <w:szCs w:val="16"/>
                <w:lang w:eastAsia="zh-CN"/>
              </w:rPr>
              <w:t>S3-230979</w:t>
            </w:r>
            <w:r w:rsidR="00D46250">
              <w:rPr>
                <w:rFonts w:hint="eastAsia"/>
                <w:sz w:val="16"/>
                <w:szCs w:val="16"/>
                <w:lang w:eastAsia="zh-CN"/>
              </w:rPr>
              <w:t>,</w:t>
            </w:r>
            <w:r w:rsidR="00822C96">
              <w:rPr>
                <w:rFonts w:hint="eastAsia"/>
                <w:sz w:val="16"/>
                <w:szCs w:val="16"/>
                <w:lang w:eastAsia="zh-CN"/>
              </w:rPr>
              <w:t xml:space="preserve"> </w:t>
            </w:r>
            <w:r w:rsidR="00A0051F" w:rsidRPr="00A0051F">
              <w:rPr>
                <w:sz w:val="16"/>
                <w:szCs w:val="16"/>
                <w:lang w:eastAsia="zh-CN"/>
              </w:rPr>
              <w:t>S3-231180</w:t>
            </w:r>
            <w:r w:rsidR="00A0051F">
              <w:rPr>
                <w:rFonts w:hint="eastAsia"/>
                <w:sz w:val="16"/>
                <w:szCs w:val="16"/>
                <w:lang w:eastAsia="zh-CN"/>
              </w:rPr>
              <w:t xml:space="preserve">, </w:t>
            </w:r>
            <w:r w:rsidR="00055F2F" w:rsidRPr="00055F2F">
              <w:rPr>
                <w:sz w:val="16"/>
                <w:szCs w:val="16"/>
                <w:lang w:eastAsia="zh-CN"/>
              </w:rPr>
              <w:t>S3 231252</w:t>
            </w:r>
            <w:r w:rsidR="00055F2F">
              <w:rPr>
                <w:rFonts w:hint="eastAsia"/>
                <w:sz w:val="16"/>
                <w:szCs w:val="16"/>
                <w:lang w:eastAsia="zh-CN"/>
              </w:rPr>
              <w:t xml:space="preserve">, </w:t>
            </w:r>
            <w:r w:rsidR="007A7D89" w:rsidRPr="007A7D89">
              <w:rPr>
                <w:sz w:val="16"/>
                <w:szCs w:val="16"/>
                <w:lang w:eastAsia="zh-CN"/>
              </w:rPr>
              <w:t>S3-231554</w:t>
            </w:r>
            <w:r w:rsidR="007A7D89">
              <w:rPr>
                <w:rFonts w:hint="eastAsia"/>
                <w:sz w:val="16"/>
                <w:szCs w:val="16"/>
                <w:lang w:eastAsia="zh-CN"/>
              </w:rPr>
              <w:t xml:space="preserve">, </w:t>
            </w:r>
            <w:r w:rsidR="005411DB" w:rsidRPr="005411DB">
              <w:rPr>
                <w:sz w:val="16"/>
                <w:szCs w:val="16"/>
                <w:lang w:eastAsia="zh-CN"/>
              </w:rPr>
              <w:t>S3-231265</w:t>
            </w:r>
            <w:r w:rsidR="005411DB">
              <w:rPr>
                <w:rFonts w:hint="eastAsia"/>
                <w:sz w:val="16"/>
                <w:szCs w:val="16"/>
                <w:lang w:eastAsia="zh-CN"/>
              </w:rPr>
              <w:t xml:space="preserve">, </w:t>
            </w:r>
            <w:r w:rsidR="00BA3EE1" w:rsidRPr="00BA3EE1">
              <w:rPr>
                <w:sz w:val="16"/>
                <w:szCs w:val="16"/>
                <w:lang w:eastAsia="zh-CN"/>
              </w:rPr>
              <w:t>S3-230940</w:t>
            </w:r>
            <w:r w:rsidR="00BA3EE1">
              <w:rPr>
                <w:rFonts w:hint="eastAsia"/>
                <w:sz w:val="16"/>
                <w:szCs w:val="16"/>
                <w:lang w:eastAsia="zh-CN"/>
              </w:rPr>
              <w:t xml:space="preserve">, </w:t>
            </w:r>
            <w:r w:rsidR="001779E6" w:rsidRPr="001779E6">
              <w:rPr>
                <w:sz w:val="16"/>
                <w:szCs w:val="16"/>
                <w:lang w:eastAsia="zh-CN"/>
              </w:rPr>
              <w:t>S3-231630</w:t>
            </w:r>
            <w:r w:rsidR="001779E6">
              <w:rPr>
                <w:rFonts w:hint="eastAsia"/>
                <w:sz w:val="16"/>
                <w:szCs w:val="16"/>
                <w:lang w:eastAsia="zh-CN"/>
              </w:rPr>
              <w:t xml:space="preserve">, </w:t>
            </w:r>
            <w:r w:rsidR="00682173" w:rsidRPr="00682173">
              <w:rPr>
                <w:sz w:val="16"/>
                <w:szCs w:val="16"/>
                <w:lang w:eastAsia="zh-CN"/>
              </w:rPr>
              <w:t>S3-231631</w:t>
            </w:r>
            <w:r w:rsidR="00682173">
              <w:rPr>
                <w:rFonts w:hint="eastAsia"/>
                <w:sz w:val="16"/>
                <w:szCs w:val="16"/>
                <w:lang w:eastAsia="zh-CN"/>
              </w:rPr>
              <w:t xml:space="preserve">, </w:t>
            </w:r>
            <w:r w:rsidR="00883983" w:rsidRPr="00883983">
              <w:rPr>
                <w:sz w:val="16"/>
                <w:szCs w:val="16"/>
                <w:lang w:eastAsia="zh-CN"/>
              </w:rPr>
              <w:t>S3-231313</w:t>
            </w:r>
            <w:r w:rsidR="00883983">
              <w:rPr>
                <w:rFonts w:hint="eastAsia"/>
                <w:sz w:val="16"/>
                <w:szCs w:val="16"/>
                <w:lang w:eastAsia="zh-CN"/>
              </w:rPr>
              <w:t xml:space="preserve">, </w:t>
            </w:r>
            <w:r w:rsidR="00883983" w:rsidRPr="00883983">
              <w:rPr>
                <w:sz w:val="16"/>
                <w:szCs w:val="16"/>
                <w:lang w:eastAsia="zh-CN"/>
              </w:rPr>
              <w:t>S3-231314</w:t>
            </w:r>
          </w:p>
        </w:tc>
        <w:tc>
          <w:tcPr>
            <w:tcW w:w="708" w:type="dxa"/>
            <w:shd w:val="solid" w:color="FFFFFF" w:fill="auto"/>
          </w:tcPr>
          <w:p w14:paraId="09309903" w14:textId="0EB0201D" w:rsidR="00DD15A6" w:rsidRDefault="00DD15A6" w:rsidP="00DD15A6">
            <w:pPr>
              <w:pStyle w:val="TAC"/>
              <w:rPr>
                <w:sz w:val="16"/>
                <w:szCs w:val="16"/>
                <w:lang w:eastAsia="zh-CN"/>
              </w:rPr>
            </w:pPr>
            <w:r>
              <w:rPr>
                <w:sz w:val="16"/>
                <w:szCs w:val="16"/>
                <w:lang w:eastAsia="zh-CN"/>
              </w:rPr>
              <w:t>0.</w:t>
            </w:r>
            <w:r>
              <w:rPr>
                <w:rFonts w:hint="eastAsia"/>
                <w:sz w:val="16"/>
                <w:szCs w:val="16"/>
                <w:lang w:eastAsia="zh-CN"/>
              </w:rPr>
              <w:t>6</w:t>
            </w:r>
            <w:r>
              <w:rPr>
                <w:sz w:val="16"/>
                <w:szCs w:val="16"/>
                <w:lang w:eastAsia="zh-CN"/>
              </w:rPr>
              <w:t>.</w:t>
            </w:r>
            <w:r>
              <w:rPr>
                <w:rFonts w:hint="eastAsia"/>
                <w:sz w:val="16"/>
                <w:szCs w:val="16"/>
                <w:lang w:eastAsia="zh-CN"/>
              </w:rPr>
              <w:t>0</w:t>
            </w:r>
          </w:p>
        </w:tc>
      </w:tr>
    </w:tbl>
    <w:p w14:paraId="09845BC3" w14:textId="77777777" w:rsidR="003C3971" w:rsidRPr="00235394" w:rsidRDefault="003C3971" w:rsidP="003C3971"/>
    <w:p w14:paraId="35C0EC55" w14:textId="77777777" w:rsidR="00080512" w:rsidRDefault="00080512"/>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8A98F1" w14:textId="77777777" w:rsidR="00270D2D" w:rsidRDefault="00270D2D">
      <w:r>
        <w:separator/>
      </w:r>
    </w:p>
  </w:endnote>
  <w:endnote w:type="continuationSeparator" w:id="0">
    <w:p w14:paraId="6FE6D487" w14:textId="77777777" w:rsidR="00270D2D" w:rsidRDefault="00270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DengXian Light">
    <w:altName w:val="Arial Unicode MS"/>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E15344" w:rsidRDefault="00E1534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AD0C42" w14:textId="77777777" w:rsidR="00270D2D" w:rsidRDefault="00270D2D">
      <w:r>
        <w:separator/>
      </w:r>
    </w:p>
  </w:footnote>
  <w:footnote w:type="continuationSeparator" w:id="0">
    <w:p w14:paraId="3F7395E2" w14:textId="77777777" w:rsidR="00270D2D" w:rsidRDefault="00270D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41C54489" w:rsidR="00E15344" w:rsidRDefault="00E153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53B5">
      <w:rPr>
        <w:rFonts w:ascii="Arial" w:hAnsi="Arial" w:cs="Arial"/>
        <w:b/>
        <w:noProof/>
        <w:sz w:val="18"/>
        <w:szCs w:val="18"/>
      </w:rPr>
      <w:t>3GPP TR 33.740 V0.6.0 (2023-02)</w:t>
    </w:r>
    <w:r>
      <w:rPr>
        <w:rFonts w:ascii="Arial" w:hAnsi="Arial" w:cs="Arial"/>
        <w:b/>
        <w:sz w:val="18"/>
        <w:szCs w:val="18"/>
      </w:rPr>
      <w:fldChar w:fldCharType="end"/>
    </w:r>
  </w:p>
  <w:p w14:paraId="7F7EC22C" w14:textId="77777777" w:rsidR="00E15344" w:rsidRDefault="00E153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353B5">
      <w:rPr>
        <w:rFonts w:ascii="Arial" w:hAnsi="Arial" w:cs="Arial"/>
        <w:b/>
        <w:noProof/>
        <w:sz w:val="18"/>
        <w:szCs w:val="18"/>
      </w:rPr>
      <w:t>99</w:t>
    </w:r>
    <w:r>
      <w:rPr>
        <w:rFonts w:ascii="Arial" w:hAnsi="Arial" w:cs="Arial"/>
        <w:b/>
        <w:sz w:val="18"/>
        <w:szCs w:val="18"/>
      </w:rPr>
      <w:fldChar w:fldCharType="end"/>
    </w:r>
  </w:p>
  <w:p w14:paraId="3CEC085F" w14:textId="6F89DEC7" w:rsidR="00E15344" w:rsidRDefault="00E153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53B5">
      <w:rPr>
        <w:rFonts w:ascii="Arial" w:hAnsi="Arial" w:cs="Arial"/>
        <w:b/>
        <w:noProof/>
        <w:sz w:val="18"/>
        <w:szCs w:val="18"/>
      </w:rPr>
      <w:t>Release 18</w:t>
    </w:r>
    <w:r>
      <w:rPr>
        <w:rFonts w:ascii="Arial" w:hAnsi="Arial" w:cs="Arial"/>
        <w:b/>
        <w:sz w:val="18"/>
        <w:szCs w:val="18"/>
      </w:rPr>
      <w:fldChar w:fldCharType="end"/>
    </w:r>
  </w:p>
  <w:p w14:paraId="4609FE0D" w14:textId="77777777" w:rsidR="00E15344" w:rsidRDefault="00E1534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DA2FCE9"/>
    <w:multiLevelType w:val="hybridMultilevel"/>
    <w:tmpl w:val="FFFFFFFF"/>
    <w:lvl w:ilvl="0" w:tplc="FAAC2B8C">
      <w:start w:val="1"/>
      <w:numFmt w:val="bullet"/>
      <w:lvlText w:val="-"/>
      <w:lvlJc w:val="left"/>
      <w:pPr>
        <w:ind w:left="720" w:hanging="360"/>
      </w:pPr>
      <w:rPr>
        <w:rFonts w:ascii="Calibri" w:hAnsi="Calibri" w:hint="default"/>
      </w:rPr>
    </w:lvl>
    <w:lvl w:ilvl="1" w:tplc="FB56D99E">
      <w:start w:val="1"/>
      <w:numFmt w:val="bullet"/>
      <w:lvlText w:val="o"/>
      <w:lvlJc w:val="left"/>
      <w:pPr>
        <w:ind w:left="1440" w:hanging="360"/>
      </w:pPr>
      <w:rPr>
        <w:rFonts w:ascii="Courier New" w:hAnsi="Courier New" w:hint="default"/>
      </w:rPr>
    </w:lvl>
    <w:lvl w:ilvl="2" w:tplc="34B0A524">
      <w:start w:val="1"/>
      <w:numFmt w:val="bullet"/>
      <w:lvlText w:val=""/>
      <w:lvlJc w:val="left"/>
      <w:pPr>
        <w:ind w:left="2160" w:hanging="360"/>
      </w:pPr>
      <w:rPr>
        <w:rFonts w:ascii="Wingdings" w:hAnsi="Wingdings" w:hint="default"/>
      </w:rPr>
    </w:lvl>
    <w:lvl w:ilvl="3" w:tplc="C390F204">
      <w:start w:val="1"/>
      <w:numFmt w:val="bullet"/>
      <w:lvlText w:val=""/>
      <w:lvlJc w:val="left"/>
      <w:pPr>
        <w:ind w:left="2880" w:hanging="360"/>
      </w:pPr>
      <w:rPr>
        <w:rFonts w:ascii="Symbol" w:hAnsi="Symbol" w:hint="default"/>
      </w:rPr>
    </w:lvl>
    <w:lvl w:ilvl="4" w:tplc="47005482">
      <w:start w:val="1"/>
      <w:numFmt w:val="bullet"/>
      <w:lvlText w:val="o"/>
      <w:lvlJc w:val="left"/>
      <w:pPr>
        <w:ind w:left="3600" w:hanging="360"/>
      </w:pPr>
      <w:rPr>
        <w:rFonts w:ascii="Courier New" w:hAnsi="Courier New" w:hint="default"/>
      </w:rPr>
    </w:lvl>
    <w:lvl w:ilvl="5" w:tplc="7F763F24">
      <w:start w:val="1"/>
      <w:numFmt w:val="bullet"/>
      <w:lvlText w:val=""/>
      <w:lvlJc w:val="left"/>
      <w:pPr>
        <w:ind w:left="4320" w:hanging="360"/>
      </w:pPr>
      <w:rPr>
        <w:rFonts w:ascii="Wingdings" w:hAnsi="Wingdings" w:hint="default"/>
      </w:rPr>
    </w:lvl>
    <w:lvl w:ilvl="6" w:tplc="A69E7C3C">
      <w:start w:val="1"/>
      <w:numFmt w:val="bullet"/>
      <w:lvlText w:val=""/>
      <w:lvlJc w:val="left"/>
      <w:pPr>
        <w:ind w:left="5040" w:hanging="360"/>
      </w:pPr>
      <w:rPr>
        <w:rFonts w:ascii="Symbol" w:hAnsi="Symbol" w:hint="default"/>
      </w:rPr>
    </w:lvl>
    <w:lvl w:ilvl="7" w:tplc="90D24510">
      <w:start w:val="1"/>
      <w:numFmt w:val="bullet"/>
      <w:lvlText w:val="o"/>
      <w:lvlJc w:val="left"/>
      <w:pPr>
        <w:ind w:left="5760" w:hanging="360"/>
      </w:pPr>
      <w:rPr>
        <w:rFonts w:ascii="Courier New" w:hAnsi="Courier New" w:hint="default"/>
      </w:rPr>
    </w:lvl>
    <w:lvl w:ilvl="8" w:tplc="E966A29E">
      <w:start w:val="1"/>
      <w:numFmt w:val="bullet"/>
      <w:lvlText w:val=""/>
      <w:lvlJc w:val="left"/>
      <w:pPr>
        <w:ind w:left="6480" w:hanging="360"/>
      </w:pPr>
      <w:rPr>
        <w:rFonts w:ascii="Wingdings" w:hAnsi="Wingdings" w:hint="default"/>
      </w:rPr>
    </w:lvl>
  </w:abstractNum>
  <w:abstractNum w:abstractNumId="15">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8">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AB80E3F"/>
    <w:multiLevelType w:val="hybridMultilevel"/>
    <w:tmpl w:val="2B408D04"/>
    <w:lvl w:ilvl="0" w:tplc="B02ACE04">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6">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9">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4">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8"/>
  </w:num>
  <w:num w:numId="6">
    <w:abstractNumId w:val="30"/>
  </w:num>
  <w:num w:numId="7">
    <w:abstractNumId w:val="38"/>
  </w:num>
  <w:num w:numId="8">
    <w:abstractNumId w:val="21"/>
  </w:num>
  <w:num w:numId="9">
    <w:abstractNumId w:val="20"/>
  </w:num>
  <w:num w:numId="10">
    <w:abstractNumId w:val="29"/>
  </w:num>
  <w:num w:numId="11">
    <w:abstractNumId w:val="23"/>
  </w:num>
  <w:num w:numId="12">
    <w:abstractNumId w:val="35"/>
  </w:num>
  <w:num w:numId="13">
    <w:abstractNumId w:val="31"/>
  </w:num>
  <w:num w:numId="14">
    <w:abstractNumId w:val="36"/>
  </w:num>
  <w:num w:numId="15">
    <w:abstractNumId w:val="33"/>
  </w:num>
  <w:num w:numId="16">
    <w:abstractNumId w:val="28"/>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5"/>
  </w:num>
  <w:num w:numId="28">
    <w:abstractNumId w:val="24"/>
  </w:num>
  <w:num w:numId="29">
    <w:abstractNumId w:val="25"/>
  </w:num>
  <w:num w:numId="30">
    <w:abstractNumId w:val="37"/>
  </w:num>
  <w:num w:numId="31">
    <w:abstractNumId w:val="27"/>
  </w:num>
  <w:num w:numId="32">
    <w:abstractNumId w:val="13"/>
  </w:num>
  <w:num w:numId="33">
    <w:abstractNumId w:val="22"/>
  </w:num>
  <w:num w:numId="34">
    <w:abstractNumId w:val="16"/>
  </w:num>
  <w:num w:numId="35">
    <w:abstractNumId w:val="19"/>
  </w:num>
  <w:num w:numId="36">
    <w:abstractNumId w:val="14"/>
  </w:num>
  <w:num w:numId="37">
    <w:abstractNumId w:val="26"/>
  </w:num>
  <w:num w:numId="38">
    <w:abstractNumId w:val="34"/>
  </w:num>
  <w:num w:numId="39">
    <w:abstractNumId w:val="12"/>
  </w:num>
  <w:num w:numId="4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6E1B"/>
    <w:rsid w:val="000E3E5B"/>
    <w:rsid w:val="000F2B46"/>
    <w:rsid w:val="000F7824"/>
    <w:rsid w:val="00106CA5"/>
    <w:rsid w:val="00106E75"/>
    <w:rsid w:val="00107755"/>
    <w:rsid w:val="00126992"/>
    <w:rsid w:val="00130876"/>
    <w:rsid w:val="00133525"/>
    <w:rsid w:val="00141DA2"/>
    <w:rsid w:val="00144F1A"/>
    <w:rsid w:val="00145A0E"/>
    <w:rsid w:val="00145BC0"/>
    <w:rsid w:val="001578D2"/>
    <w:rsid w:val="00162C5D"/>
    <w:rsid w:val="001779E6"/>
    <w:rsid w:val="00184886"/>
    <w:rsid w:val="001868AA"/>
    <w:rsid w:val="00192A93"/>
    <w:rsid w:val="00193C0F"/>
    <w:rsid w:val="0019493F"/>
    <w:rsid w:val="001A2D08"/>
    <w:rsid w:val="001A3729"/>
    <w:rsid w:val="001A4C42"/>
    <w:rsid w:val="001A7420"/>
    <w:rsid w:val="001B4009"/>
    <w:rsid w:val="001B5702"/>
    <w:rsid w:val="001B6637"/>
    <w:rsid w:val="001C21C3"/>
    <w:rsid w:val="001C4D1E"/>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25A7B"/>
    <w:rsid w:val="00232F57"/>
    <w:rsid w:val="002347A2"/>
    <w:rsid w:val="00236C53"/>
    <w:rsid w:val="0023719A"/>
    <w:rsid w:val="00237D46"/>
    <w:rsid w:val="00246375"/>
    <w:rsid w:val="00251319"/>
    <w:rsid w:val="0025302D"/>
    <w:rsid w:val="00262D48"/>
    <w:rsid w:val="002672B5"/>
    <w:rsid w:val="002675F0"/>
    <w:rsid w:val="00270D2D"/>
    <w:rsid w:val="0027481B"/>
    <w:rsid w:val="00275828"/>
    <w:rsid w:val="00280591"/>
    <w:rsid w:val="00281246"/>
    <w:rsid w:val="002854B6"/>
    <w:rsid w:val="002855D0"/>
    <w:rsid w:val="00292FE8"/>
    <w:rsid w:val="002944D7"/>
    <w:rsid w:val="00297BD6"/>
    <w:rsid w:val="00297D56"/>
    <w:rsid w:val="002A1297"/>
    <w:rsid w:val="002B140D"/>
    <w:rsid w:val="002B6339"/>
    <w:rsid w:val="002D7082"/>
    <w:rsid w:val="002E00EE"/>
    <w:rsid w:val="002F0FB5"/>
    <w:rsid w:val="00302762"/>
    <w:rsid w:val="0030323F"/>
    <w:rsid w:val="00310384"/>
    <w:rsid w:val="003163B2"/>
    <w:rsid w:val="00316A5A"/>
    <w:rsid w:val="003172DC"/>
    <w:rsid w:val="00320050"/>
    <w:rsid w:val="0032295A"/>
    <w:rsid w:val="00333ED7"/>
    <w:rsid w:val="003354D6"/>
    <w:rsid w:val="003475D0"/>
    <w:rsid w:val="003535ED"/>
    <w:rsid w:val="0035462D"/>
    <w:rsid w:val="00360A17"/>
    <w:rsid w:val="00361B8B"/>
    <w:rsid w:val="00362D44"/>
    <w:rsid w:val="003661B7"/>
    <w:rsid w:val="003765B8"/>
    <w:rsid w:val="00393A24"/>
    <w:rsid w:val="00396066"/>
    <w:rsid w:val="003A521F"/>
    <w:rsid w:val="003B601F"/>
    <w:rsid w:val="003C18B4"/>
    <w:rsid w:val="003C3971"/>
    <w:rsid w:val="003E1A78"/>
    <w:rsid w:val="003E2FFC"/>
    <w:rsid w:val="003F1B7A"/>
    <w:rsid w:val="003F3D7B"/>
    <w:rsid w:val="003F5FF3"/>
    <w:rsid w:val="00415ADD"/>
    <w:rsid w:val="00423334"/>
    <w:rsid w:val="004345EC"/>
    <w:rsid w:val="00435F31"/>
    <w:rsid w:val="004418D4"/>
    <w:rsid w:val="0044195A"/>
    <w:rsid w:val="00450E4A"/>
    <w:rsid w:val="0045335D"/>
    <w:rsid w:val="00457C52"/>
    <w:rsid w:val="00464FBA"/>
    <w:rsid w:val="00465515"/>
    <w:rsid w:val="00465AA0"/>
    <w:rsid w:val="00472F45"/>
    <w:rsid w:val="00472F71"/>
    <w:rsid w:val="00480935"/>
    <w:rsid w:val="00483837"/>
    <w:rsid w:val="004A48C1"/>
    <w:rsid w:val="004A64F4"/>
    <w:rsid w:val="004B0D69"/>
    <w:rsid w:val="004D0C9C"/>
    <w:rsid w:val="004D3578"/>
    <w:rsid w:val="004D4213"/>
    <w:rsid w:val="004E213A"/>
    <w:rsid w:val="004E2614"/>
    <w:rsid w:val="004E2ECF"/>
    <w:rsid w:val="004E3A24"/>
    <w:rsid w:val="004E6799"/>
    <w:rsid w:val="004F0988"/>
    <w:rsid w:val="004F3340"/>
    <w:rsid w:val="0051320E"/>
    <w:rsid w:val="005151D4"/>
    <w:rsid w:val="005153C2"/>
    <w:rsid w:val="00521970"/>
    <w:rsid w:val="005225FA"/>
    <w:rsid w:val="005301AD"/>
    <w:rsid w:val="0053388B"/>
    <w:rsid w:val="00535773"/>
    <w:rsid w:val="00537F04"/>
    <w:rsid w:val="005411DB"/>
    <w:rsid w:val="00542BD8"/>
    <w:rsid w:val="00543E6C"/>
    <w:rsid w:val="00563A10"/>
    <w:rsid w:val="00564E9A"/>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2173"/>
    <w:rsid w:val="00685279"/>
    <w:rsid w:val="006877FD"/>
    <w:rsid w:val="00687975"/>
    <w:rsid w:val="006A323F"/>
    <w:rsid w:val="006A422F"/>
    <w:rsid w:val="006B30D0"/>
    <w:rsid w:val="006C3D95"/>
    <w:rsid w:val="006E5C86"/>
    <w:rsid w:val="00701116"/>
    <w:rsid w:val="00706B5C"/>
    <w:rsid w:val="00712B28"/>
    <w:rsid w:val="00712CAD"/>
    <w:rsid w:val="00713C44"/>
    <w:rsid w:val="0073401E"/>
    <w:rsid w:val="00734A5B"/>
    <w:rsid w:val="007353B5"/>
    <w:rsid w:val="00737CD8"/>
    <w:rsid w:val="0074026F"/>
    <w:rsid w:val="007429F6"/>
    <w:rsid w:val="00744E76"/>
    <w:rsid w:val="00746575"/>
    <w:rsid w:val="00750618"/>
    <w:rsid w:val="00750998"/>
    <w:rsid w:val="0075145F"/>
    <w:rsid w:val="00764F38"/>
    <w:rsid w:val="00774024"/>
    <w:rsid w:val="00774DA4"/>
    <w:rsid w:val="00774DFD"/>
    <w:rsid w:val="00781F0F"/>
    <w:rsid w:val="0079497C"/>
    <w:rsid w:val="00796C80"/>
    <w:rsid w:val="007A61EB"/>
    <w:rsid w:val="007A6DEA"/>
    <w:rsid w:val="007A7D89"/>
    <w:rsid w:val="007B5036"/>
    <w:rsid w:val="007B600E"/>
    <w:rsid w:val="007D5428"/>
    <w:rsid w:val="007D796B"/>
    <w:rsid w:val="007E6AFC"/>
    <w:rsid w:val="007F0F4A"/>
    <w:rsid w:val="00801AFA"/>
    <w:rsid w:val="008028A4"/>
    <w:rsid w:val="0080301C"/>
    <w:rsid w:val="00805008"/>
    <w:rsid w:val="00822C96"/>
    <w:rsid w:val="00827AFF"/>
    <w:rsid w:val="00830747"/>
    <w:rsid w:val="0083508B"/>
    <w:rsid w:val="008562AD"/>
    <w:rsid w:val="00857598"/>
    <w:rsid w:val="00861EF5"/>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A733A"/>
    <w:rsid w:val="009B0C6C"/>
    <w:rsid w:val="009B6708"/>
    <w:rsid w:val="009D1161"/>
    <w:rsid w:val="009D2E02"/>
    <w:rsid w:val="009D318A"/>
    <w:rsid w:val="009E3289"/>
    <w:rsid w:val="009E54F3"/>
    <w:rsid w:val="009F2F30"/>
    <w:rsid w:val="009F37B7"/>
    <w:rsid w:val="009F4C60"/>
    <w:rsid w:val="00A0051F"/>
    <w:rsid w:val="00A079F6"/>
    <w:rsid w:val="00A10F02"/>
    <w:rsid w:val="00A16370"/>
    <w:rsid w:val="00A164B4"/>
    <w:rsid w:val="00A211B5"/>
    <w:rsid w:val="00A26956"/>
    <w:rsid w:val="00A27486"/>
    <w:rsid w:val="00A30777"/>
    <w:rsid w:val="00A30A6E"/>
    <w:rsid w:val="00A3400F"/>
    <w:rsid w:val="00A4327B"/>
    <w:rsid w:val="00A53724"/>
    <w:rsid w:val="00A54B66"/>
    <w:rsid w:val="00A56066"/>
    <w:rsid w:val="00A56A64"/>
    <w:rsid w:val="00A56F10"/>
    <w:rsid w:val="00A611D3"/>
    <w:rsid w:val="00A613F4"/>
    <w:rsid w:val="00A73129"/>
    <w:rsid w:val="00A758C1"/>
    <w:rsid w:val="00A82346"/>
    <w:rsid w:val="00A87613"/>
    <w:rsid w:val="00A92BA1"/>
    <w:rsid w:val="00A938E6"/>
    <w:rsid w:val="00AB05B6"/>
    <w:rsid w:val="00AB599F"/>
    <w:rsid w:val="00AC6BC6"/>
    <w:rsid w:val="00AD7A36"/>
    <w:rsid w:val="00AE0835"/>
    <w:rsid w:val="00AE6295"/>
    <w:rsid w:val="00AE65E2"/>
    <w:rsid w:val="00AE6709"/>
    <w:rsid w:val="00AE74A5"/>
    <w:rsid w:val="00B0170B"/>
    <w:rsid w:val="00B01713"/>
    <w:rsid w:val="00B01C88"/>
    <w:rsid w:val="00B12FE7"/>
    <w:rsid w:val="00B15449"/>
    <w:rsid w:val="00B21D6B"/>
    <w:rsid w:val="00B50431"/>
    <w:rsid w:val="00B608D7"/>
    <w:rsid w:val="00B60EED"/>
    <w:rsid w:val="00B65591"/>
    <w:rsid w:val="00B66FA9"/>
    <w:rsid w:val="00B74A18"/>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110C"/>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3808"/>
    <w:rsid w:val="00D542FA"/>
    <w:rsid w:val="00D57972"/>
    <w:rsid w:val="00D61421"/>
    <w:rsid w:val="00D64432"/>
    <w:rsid w:val="00D675A9"/>
    <w:rsid w:val="00D7115D"/>
    <w:rsid w:val="00D738D6"/>
    <w:rsid w:val="00D755EB"/>
    <w:rsid w:val="00D76048"/>
    <w:rsid w:val="00D87E00"/>
    <w:rsid w:val="00D9134D"/>
    <w:rsid w:val="00D972C6"/>
    <w:rsid w:val="00DA5E25"/>
    <w:rsid w:val="00DA60D5"/>
    <w:rsid w:val="00DA7A03"/>
    <w:rsid w:val="00DB1818"/>
    <w:rsid w:val="00DC309B"/>
    <w:rsid w:val="00DC4DA2"/>
    <w:rsid w:val="00DD15A6"/>
    <w:rsid w:val="00DD2F76"/>
    <w:rsid w:val="00DD36D5"/>
    <w:rsid w:val="00DD409E"/>
    <w:rsid w:val="00DD4C17"/>
    <w:rsid w:val="00DD74A5"/>
    <w:rsid w:val="00DD7D0F"/>
    <w:rsid w:val="00DE3AF8"/>
    <w:rsid w:val="00DE6C2F"/>
    <w:rsid w:val="00DF2B1F"/>
    <w:rsid w:val="00DF62CD"/>
    <w:rsid w:val="00E058A1"/>
    <w:rsid w:val="00E06619"/>
    <w:rsid w:val="00E075B7"/>
    <w:rsid w:val="00E15344"/>
    <w:rsid w:val="00E16509"/>
    <w:rsid w:val="00E20CAE"/>
    <w:rsid w:val="00E217E7"/>
    <w:rsid w:val="00E35EC0"/>
    <w:rsid w:val="00E428B6"/>
    <w:rsid w:val="00E44582"/>
    <w:rsid w:val="00E55BC6"/>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5C5"/>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semiHidden/>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afd">
    <w:name w:val="envelope return"/>
    <w:basedOn w:val="a1"/>
    <w:semiHidden/>
    <w:unhideWhenUsed/>
    <w:rsid w:val="0044195A"/>
    <w:rPr>
      <w:rFonts w:ascii="Calibri Light" w:eastAsia="DengXian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DengXian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Chare">
    <w:name w:val="信息标题 Char"/>
    <w:link w:val="aff4"/>
    <w:semiHidden/>
    <w:rsid w:val="0044195A"/>
    <w:rPr>
      <w:rFonts w:ascii="Calibri Light" w:eastAsia="DengXian Light" w:hAnsi="Calibri Light"/>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DengXian Light" w:hAnsi="Calibri Light"/>
      <w:sz w:val="24"/>
      <w:szCs w:val="24"/>
    </w:rPr>
  </w:style>
  <w:style w:type="character" w:customStyle="1" w:styleId="Charf4">
    <w:name w:val="副标题 Char"/>
    <w:link w:val="affc"/>
    <w:rsid w:val="0044195A"/>
    <w:rPr>
      <w:rFonts w:ascii="Calibri Light" w:eastAsia="DengXian Light" w:hAnsi="Calibri Light"/>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DengXian Light" w:hAnsi="Calibri Light"/>
      <w:b/>
      <w:bCs/>
      <w:kern w:val="28"/>
      <w:sz w:val="32"/>
      <w:szCs w:val="32"/>
    </w:rPr>
  </w:style>
  <w:style w:type="character" w:customStyle="1" w:styleId="Charf5">
    <w:name w:val="标题 Char"/>
    <w:link w:val="afff"/>
    <w:rsid w:val="0044195A"/>
    <w:rPr>
      <w:rFonts w:ascii="Calibri Light" w:eastAsia="DengXian Light" w:hAnsi="Calibri Light"/>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DengXian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 w:type="paragraph" w:customStyle="1" w:styleId="afff2">
    <w:basedOn w:val="a1"/>
    <w:next w:val="ac"/>
    <w:link w:val="afff3"/>
    <w:uiPriority w:val="34"/>
    <w:qFormat/>
    <w:rsid w:val="00801AFA"/>
    <w:pPr>
      <w:ind w:left="720"/>
    </w:pPr>
  </w:style>
  <w:style w:type="character" w:customStyle="1" w:styleId="afff3">
    <w:name w:val="列表段落 字符"/>
    <w:aliases w:val="Task Body 字符,Viñetas (Inicio Parrafo) 字符,3 Txt tabla 字符,Zerrenda-paragrafoa 字符,Paragrafo elenco arial 12 字符,T2 字符,Paragrafo elenco 字符,- Bullets 字符"/>
    <w:link w:val="afff2"/>
    <w:uiPriority w:val="34"/>
    <w:qFormat/>
    <w:locked/>
    <w:rsid w:val="00801AFA"/>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10.vsdx"/><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package" Target="embeddings/Microsoft_Visio___11.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package" Target="embeddings/Microsoft_Visio___17.vsdx"/><Relationship Id="rId63" Type="http://schemas.openxmlformats.org/officeDocument/2006/relationships/image" Target="media/image29.emf"/><Relationship Id="rId68" Type="http://schemas.openxmlformats.org/officeDocument/2006/relationships/oleObject" Target="embeddings/Microsoft_Visio_2003-2010___3.vsd"/><Relationship Id="rId76" Type="http://schemas.openxmlformats.org/officeDocument/2006/relationships/package" Target="embeddings/Microsoft_Visio___23.vsdx"/><Relationship Id="rId84"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__16.vsdx"/><Relationship Id="rId58" Type="http://schemas.openxmlformats.org/officeDocument/2006/relationships/image" Target="media/image25.emf"/><Relationship Id="rId66" Type="http://schemas.openxmlformats.org/officeDocument/2006/relationships/oleObject" Target="embeddings/Microsoft_Visio_2003-2010___2.vsd"/><Relationship Id="rId74" Type="http://schemas.openxmlformats.org/officeDocument/2006/relationships/package" Target="embeddings/Microsoft_Visio___22.vsdx"/><Relationship Id="rId79" Type="http://schemas.openxmlformats.org/officeDocument/2006/relationships/package" Target="embeddings/Microsoft_Visio___24.vsdx"/><Relationship Id="rId87"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27.png"/><Relationship Id="rId82" Type="http://schemas.openxmlformats.org/officeDocument/2006/relationships/image" Target="media/image39.emf"/><Relationship Id="rId19" Type="http://schemas.openxmlformats.org/officeDocument/2006/relationships/package" Target="embeddings/Microsoft_Visio___1.vsd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image" Target="media/image17.emf"/><Relationship Id="rId48" Type="http://schemas.openxmlformats.org/officeDocument/2006/relationships/package" Target="embeddings/Microsoft_Visio___14.vsdx"/><Relationship Id="rId56" Type="http://schemas.openxmlformats.org/officeDocument/2006/relationships/image" Target="media/image24.emf"/><Relationship Id="rId64" Type="http://schemas.openxmlformats.org/officeDocument/2006/relationships/oleObject" Target="embeddings/Microsoft_Visio_2003-2010___1.vsd"/><Relationship Id="rId69" Type="http://schemas.openxmlformats.org/officeDocument/2006/relationships/image" Target="media/image32.emf"/><Relationship Id="rId77" Type="http://schemas.openxmlformats.org/officeDocument/2006/relationships/image" Target="media/image36.png"/><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package" Target="embeddings/Microsoft_Visio___21.vsdx"/><Relationship Id="rId80" Type="http://schemas.openxmlformats.org/officeDocument/2006/relationships/image" Target="media/image38.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package" Target="embeddings/Microsoft_Visio___19.vsdx"/><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8.png"/><Relationship Id="rId70" Type="http://schemas.openxmlformats.org/officeDocument/2006/relationships/package" Target="embeddings/Microsoft_Visio___20.vsdx"/><Relationship Id="rId75" Type="http://schemas.openxmlformats.org/officeDocument/2006/relationships/image" Target="media/image35.emf"/><Relationship Id="rId83" Type="http://schemas.openxmlformats.org/officeDocument/2006/relationships/package" Target="embeddings/Microsoft_Visio___26.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__18.vsdx"/><Relationship Id="rId10" Type="http://schemas.openxmlformats.org/officeDocument/2006/relationships/image" Target="media/image1.jpeg"/><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__25.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BDD4B0-8D0D-4950-BEF0-82D7562C4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81</TotalTime>
  <Pages>104</Pages>
  <Words>42290</Words>
  <Characters>241056</Characters>
  <Application>Microsoft Office Word</Application>
  <DocSecurity>0</DocSecurity>
  <Lines>2008</Lines>
  <Paragraphs>565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282781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32</cp:revision>
  <cp:lastPrinted>2019-02-25T14:05:00Z</cp:lastPrinted>
  <dcterms:created xsi:type="dcterms:W3CDTF">2023-01-27T11:37:00Z</dcterms:created>
  <dcterms:modified xsi:type="dcterms:W3CDTF">2023-03-02T03:50:00Z</dcterms:modified>
</cp:coreProperties>
</file>